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67" w:rsidRDefault="007A2867" w:rsidP="0035035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2"/>
          <w:szCs w:val="22"/>
        </w:rPr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A2867" w:rsidRPr="005C3195" w:rsidTr="00CB4059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b/>
                <w:sz w:val="20"/>
                <w:szCs w:val="20"/>
              </w:rPr>
              <w:br w:type="page"/>
            </w:r>
            <w:r w:rsidR="00FD512D">
              <w:rPr>
                <w:noProof/>
                <w:sz w:val="20"/>
                <w:szCs w:val="20"/>
              </w:rPr>
              <w:drawing>
                <wp:inline distT="0" distB="0" distL="0" distR="0">
                  <wp:extent cx="543560" cy="344805"/>
                  <wp:effectExtent l="19050" t="0" r="889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7A2867" w:rsidRPr="005C3195" w:rsidRDefault="00A23328" w:rsidP="00A23328">
            <w:pPr>
              <w:jc w:val="center"/>
              <w:rPr>
                <w:sz w:val="20"/>
                <w:szCs w:val="20"/>
              </w:rPr>
            </w:pPr>
            <w:r w:rsidRPr="00A23328">
              <w:rPr>
                <w:sz w:val="22"/>
                <w:szCs w:val="22"/>
              </w:rPr>
              <w:t>МИНИСТЕРСТВО ОБРАЗОВАНИЯ, НАУКИ И МОЛОДЕЖНОЙ ПОЛ</w:t>
            </w:r>
            <w:r w:rsidRPr="00A23328">
              <w:rPr>
                <w:sz w:val="22"/>
                <w:szCs w:val="22"/>
              </w:rPr>
              <w:t>И</w:t>
            </w:r>
            <w:r w:rsidRPr="00A23328">
              <w:rPr>
                <w:sz w:val="22"/>
                <w:szCs w:val="22"/>
              </w:rPr>
              <w:t>ТИКИ         НИЖЕГОРОДСКОЙ ОБЛАСТИ</w:t>
            </w:r>
          </w:p>
        </w:tc>
      </w:tr>
      <w:tr w:rsidR="007A2867" w:rsidRPr="005C3195" w:rsidTr="00CB4059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7A2867" w:rsidRPr="005C3195" w:rsidRDefault="007A2867" w:rsidP="00CB4059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7A2867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7A2867" w:rsidRPr="005C3195" w:rsidTr="00CB4059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7A2867" w:rsidRPr="00F6614D" w:rsidRDefault="007A2867" w:rsidP="00A23328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A23328">
              <w:rPr>
                <w:sz w:val="20"/>
                <w:szCs w:val="20"/>
              </w:rPr>
              <w:t>8</w:t>
            </w:r>
          </w:p>
        </w:tc>
        <w:tc>
          <w:tcPr>
            <w:tcW w:w="8070" w:type="dxa"/>
          </w:tcPr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7A2867" w:rsidRPr="005C3195" w:rsidTr="00CB4059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7A2867" w:rsidRPr="00F6614D" w:rsidRDefault="007A2867" w:rsidP="00CB4059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7A2867" w:rsidRPr="005C3195" w:rsidRDefault="007A2867" w:rsidP="00CB4059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Default="007A2867" w:rsidP="00F640BE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Default="00475F98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2176E0">
        <w:rPr>
          <w:b/>
          <w:bCs/>
          <w:sz w:val="28"/>
          <w:szCs w:val="28"/>
        </w:rPr>
        <w:t>РАБОЧАЯ ПРОГРАММА</w:t>
      </w:r>
      <w:r w:rsidRPr="002176E0">
        <w:rPr>
          <w:sz w:val="28"/>
          <w:szCs w:val="28"/>
        </w:rPr>
        <w:t xml:space="preserve"> </w:t>
      </w:r>
    </w:p>
    <w:p w:rsidR="002176E0" w:rsidRDefault="002176E0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176E0">
        <w:rPr>
          <w:sz w:val="28"/>
          <w:szCs w:val="28"/>
        </w:rPr>
        <w:t xml:space="preserve">по дисциплине             </w:t>
      </w:r>
      <w:r w:rsidRPr="002176E0">
        <w:rPr>
          <w:sz w:val="28"/>
          <w:szCs w:val="28"/>
          <w:u w:val="single"/>
        </w:rPr>
        <w:t>Физическая культура</w:t>
      </w:r>
    </w:p>
    <w:p w:rsidR="00F344DD" w:rsidRDefault="00F344DD" w:rsidP="00F344DD">
      <w:pPr>
        <w:jc w:val="both"/>
        <w:rPr>
          <w:sz w:val="28"/>
          <w:szCs w:val="28"/>
        </w:rPr>
      </w:pPr>
    </w:p>
    <w:p w:rsidR="00F344DD" w:rsidRDefault="003731B4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>с</w:t>
      </w:r>
      <w:r w:rsidR="00F344DD">
        <w:rPr>
          <w:sz w:val="28"/>
          <w:szCs w:val="28"/>
        </w:rPr>
        <w:t xml:space="preserve">пециальность </w:t>
      </w:r>
      <w:r w:rsidR="00F344DD">
        <w:rPr>
          <w:sz w:val="28"/>
          <w:szCs w:val="28"/>
          <w:u w:val="single"/>
        </w:rPr>
        <w:t>13.02.11</w:t>
      </w:r>
      <w:r w:rsidR="00F344DD">
        <w:rPr>
          <w:szCs w:val="20"/>
          <w:u w:val="single"/>
        </w:rPr>
        <w:t xml:space="preserve"> </w:t>
      </w:r>
      <w:r w:rsidR="00F344DD">
        <w:rPr>
          <w:sz w:val="28"/>
          <w:szCs w:val="20"/>
          <w:u w:val="single"/>
        </w:rPr>
        <w:t>Техническая эксплуатация и обслуживание эле</w:t>
      </w:r>
      <w:r w:rsidR="00F344DD">
        <w:rPr>
          <w:sz w:val="28"/>
          <w:szCs w:val="20"/>
          <w:u w:val="single"/>
        </w:rPr>
        <w:t>к</w:t>
      </w:r>
      <w:r w:rsidR="00F344DD">
        <w:rPr>
          <w:sz w:val="28"/>
          <w:szCs w:val="20"/>
          <w:u w:val="single"/>
        </w:rPr>
        <w:t>трического и электромеханического оборудования (по отраслям)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38.02.01 Экономика и бухгалтерский уче</w:t>
      </w:r>
      <w:proofErr w:type="gramStart"/>
      <w:r>
        <w:rPr>
          <w:sz w:val="28"/>
          <w:szCs w:val="20"/>
          <w:u w:val="single"/>
        </w:rPr>
        <w:t>т</w:t>
      </w:r>
      <w:r w:rsidR="00A23328" w:rsidRPr="000C6493">
        <w:rPr>
          <w:sz w:val="28"/>
          <w:szCs w:val="28"/>
        </w:rPr>
        <w:t>(</w:t>
      </w:r>
      <w:proofErr w:type="gramEnd"/>
      <w:r w:rsidR="00A23328" w:rsidRPr="000C6493">
        <w:rPr>
          <w:sz w:val="28"/>
          <w:szCs w:val="28"/>
        </w:rPr>
        <w:t>по отраслям)</w:t>
      </w:r>
      <w:r w:rsidR="00A23328">
        <w:rPr>
          <w:sz w:val="28"/>
          <w:szCs w:val="28"/>
        </w:rPr>
        <w:t>.</w:t>
      </w: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 w:rsidRPr="002176E0">
        <w:rPr>
          <w:sz w:val="28"/>
          <w:szCs w:val="28"/>
        </w:rPr>
        <w:t>курс (</w:t>
      </w:r>
      <w:proofErr w:type="spellStart"/>
      <w:r w:rsidRPr="002176E0">
        <w:rPr>
          <w:sz w:val="28"/>
          <w:szCs w:val="28"/>
        </w:rPr>
        <w:t>ы</w:t>
      </w:r>
      <w:proofErr w:type="spellEnd"/>
      <w:r w:rsidRPr="002176E0">
        <w:rPr>
          <w:sz w:val="28"/>
          <w:szCs w:val="28"/>
        </w:rPr>
        <w:t>)</w:t>
      </w:r>
      <w:r w:rsidRPr="002176E0">
        <w:rPr>
          <w:b/>
          <w:sz w:val="28"/>
          <w:szCs w:val="28"/>
        </w:rPr>
        <w:t xml:space="preserve"> </w:t>
      </w:r>
      <w:r w:rsidRPr="002176E0">
        <w:rPr>
          <w:sz w:val="28"/>
          <w:szCs w:val="28"/>
          <w:u w:val="single"/>
        </w:rPr>
        <w:t>2-4</w:t>
      </w:r>
    </w:p>
    <w:p w:rsidR="00475F98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E36DA5" w:rsidRPr="002176E0" w:rsidRDefault="00E36DA5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176E0">
        <w:rPr>
          <w:sz w:val="28"/>
          <w:szCs w:val="28"/>
        </w:rPr>
        <w:t xml:space="preserve">форма обучения </w:t>
      </w:r>
      <w:r w:rsidRPr="002176E0">
        <w:rPr>
          <w:sz w:val="28"/>
          <w:szCs w:val="28"/>
          <w:u w:val="single"/>
        </w:rPr>
        <w:t xml:space="preserve">очная </w:t>
      </w:r>
      <w:proofErr w:type="gramStart"/>
      <w:r w:rsidRPr="002176E0">
        <w:rPr>
          <w:sz w:val="28"/>
          <w:szCs w:val="28"/>
          <w:u w:val="single"/>
        </w:rPr>
        <w:t xml:space="preserve">( </w:t>
      </w:r>
      <w:proofErr w:type="gramEnd"/>
      <w:r w:rsidRPr="002176E0">
        <w:rPr>
          <w:sz w:val="28"/>
          <w:szCs w:val="28"/>
          <w:u w:val="single"/>
        </w:rPr>
        <w:t>основная медицинская группа)</w:t>
      </w: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23328" w:rsidRDefault="00A2332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23328" w:rsidRPr="002176E0" w:rsidRDefault="00A2332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A2867" w:rsidRDefault="00475F98" w:rsidP="0021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2176E0">
        <w:rPr>
          <w:sz w:val="28"/>
          <w:szCs w:val="28"/>
        </w:rPr>
        <w:t>Кстово 201</w:t>
      </w:r>
      <w:r w:rsidR="00A23328">
        <w:rPr>
          <w:sz w:val="28"/>
          <w:szCs w:val="28"/>
        </w:rPr>
        <w:t>8</w:t>
      </w:r>
      <w:r w:rsidRPr="002176E0">
        <w:rPr>
          <w:sz w:val="28"/>
          <w:szCs w:val="28"/>
        </w:rPr>
        <w:t xml:space="preserve">      </w:t>
      </w:r>
    </w:p>
    <w:p w:rsidR="002176E0" w:rsidRPr="002176E0" w:rsidRDefault="002176E0" w:rsidP="0021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7A2867" w:rsidRPr="00A6676B" w:rsidRDefault="007A2867" w:rsidP="00F6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C6493" w:rsidRDefault="007A2867" w:rsidP="00137F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16C41">
        <w:rPr>
          <w:sz w:val="28"/>
          <w:szCs w:val="28"/>
        </w:rPr>
        <w:t>Рабочая программа учебной дисциплины «Физи</w:t>
      </w:r>
      <w:r>
        <w:rPr>
          <w:sz w:val="28"/>
          <w:szCs w:val="28"/>
        </w:rPr>
        <w:t>ческая культура</w:t>
      </w:r>
      <w:r w:rsidRPr="00E16C41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по </w:t>
      </w:r>
      <w:r>
        <w:t xml:space="preserve"> </w:t>
      </w:r>
      <w:r w:rsidRPr="008958C1">
        <w:rPr>
          <w:sz w:val="28"/>
          <w:szCs w:val="28"/>
        </w:rPr>
        <w:t>специальност</w:t>
      </w:r>
      <w:r w:rsidR="000C6493">
        <w:rPr>
          <w:sz w:val="28"/>
          <w:szCs w:val="28"/>
        </w:rPr>
        <w:t>ям: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 38.02.01  Экономика и бухгалтерский учёт (по отраслям), 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</w:p>
    <w:p w:rsidR="007A2867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>08.02.01  Строительство и эксплуатация зданий и сооружений</w:t>
      </w:r>
      <w:r w:rsidR="000C6493">
        <w:rPr>
          <w:sz w:val="28"/>
          <w:szCs w:val="28"/>
        </w:rPr>
        <w:t>,</w:t>
      </w:r>
    </w:p>
    <w:p w:rsidR="000C6493" w:rsidRPr="000C6493" w:rsidRDefault="000C6493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утвержденных </w:t>
      </w:r>
      <w:r w:rsidR="00BE776C">
        <w:rPr>
          <w:sz w:val="28"/>
          <w:szCs w:val="20"/>
        </w:rPr>
        <w:t>«</w:t>
      </w:r>
      <w:r w:rsidR="00BE776C">
        <w:rPr>
          <w:sz w:val="28"/>
          <w:szCs w:val="20"/>
          <w:u w:val="single"/>
        </w:rPr>
        <w:t>03</w:t>
      </w:r>
      <w:r w:rsidR="00BE776C">
        <w:rPr>
          <w:sz w:val="28"/>
          <w:szCs w:val="20"/>
        </w:rPr>
        <w:t xml:space="preserve">» </w:t>
      </w:r>
      <w:r w:rsidR="00BE776C">
        <w:rPr>
          <w:sz w:val="28"/>
          <w:szCs w:val="20"/>
          <w:u w:val="single"/>
        </w:rPr>
        <w:t>июля</w:t>
      </w:r>
      <w:r w:rsidR="00BE776C">
        <w:rPr>
          <w:sz w:val="28"/>
          <w:szCs w:val="20"/>
        </w:rPr>
        <w:t xml:space="preserve"> 20</w:t>
      </w:r>
      <w:r w:rsidR="00BE776C">
        <w:rPr>
          <w:sz w:val="28"/>
          <w:szCs w:val="20"/>
          <w:u w:val="single"/>
        </w:rPr>
        <w:t>1</w:t>
      </w:r>
      <w:r w:rsidR="00A23328">
        <w:rPr>
          <w:sz w:val="28"/>
          <w:szCs w:val="20"/>
          <w:u w:val="single"/>
        </w:rPr>
        <w:t>8</w:t>
      </w:r>
      <w:r w:rsidR="00BE776C">
        <w:rPr>
          <w:sz w:val="28"/>
          <w:szCs w:val="20"/>
        </w:rPr>
        <w:t xml:space="preserve"> года.</w:t>
      </w: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7A2867" w:rsidRDefault="007A2867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  <w:r w:rsidRPr="00E16C41">
        <w:rPr>
          <w:sz w:val="28"/>
          <w:szCs w:val="28"/>
        </w:rPr>
        <w:t xml:space="preserve">Организация-разработчик: </w:t>
      </w:r>
      <w:r w:rsidRPr="000C6493">
        <w:rPr>
          <w:sz w:val="28"/>
          <w:szCs w:val="28"/>
          <w:u w:val="single"/>
        </w:rPr>
        <w:t>ГБПОУ КНТ им. Б.И.Корнилова</w:t>
      </w:r>
    </w:p>
    <w:p w:rsidR="00A23328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</w:p>
    <w:p w:rsidR="00A23328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</w:p>
    <w:p w:rsidR="00A23328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  <w:u w:val="single"/>
        </w:rPr>
      </w:pPr>
    </w:p>
    <w:p w:rsidR="00A23328" w:rsidRPr="00E16C41" w:rsidRDefault="00A23328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7A2867" w:rsidRPr="00E16C41" w:rsidRDefault="007A2867" w:rsidP="00351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2867" w:rsidRPr="00E16C41" w:rsidRDefault="007A2867" w:rsidP="00351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16C41">
        <w:rPr>
          <w:sz w:val="28"/>
          <w:szCs w:val="28"/>
        </w:rPr>
        <w:t>Разработчики:</w:t>
      </w:r>
    </w:p>
    <w:p w:rsidR="007A2867" w:rsidRPr="00E16C41" w:rsidRDefault="007A2867" w:rsidP="007212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jc w:val="both"/>
        <w:rPr>
          <w:sz w:val="28"/>
          <w:szCs w:val="28"/>
        </w:rPr>
      </w:pPr>
    </w:p>
    <w:p w:rsidR="007A2867" w:rsidRPr="000C6493" w:rsidRDefault="007A2867" w:rsidP="00C44B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8"/>
          <w:szCs w:val="28"/>
          <w:u w:val="single"/>
        </w:rPr>
      </w:pPr>
      <w:r w:rsidRPr="000C6493">
        <w:rPr>
          <w:sz w:val="28"/>
          <w:szCs w:val="28"/>
          <w:u w:val="single"/>
        </w:rPr>
        <w:t>Костин В.В., преподаватель физической культуры первой  квалифик</w:t>
      </w:r>
      <w:r w:rsidRPr="000C6493">
        <w:rPr>
          <w:sz w:val="28"/>
          <w:szCs w:val="28"/>
          <w:u w:val="single"/>
        </w:rPr>
        <w:t>а</w:t>
      </w:r>
      <w:r w:rsidRPr="000C6493">
        <w:rPr>
          <w:sz w:val="28"/>
          <w:szCs w:val="28"/>
          <w:u w:val="single"/>
        </w:rPr>
        <w:t>ционной категории ГБПОУ КНТ им. Б.И.Корнилова</w:t>
      </w:r>
    </w:p>
    <w:p w:rsidR="007A2867" w:rsidRPr="00E16C41" w:rsidRDefault="007A2867" w:rsidP="002970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7A2867" w:rsidRPr="00E16C41" w:rsidRDefault="007A2867" w:rsidP="002970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7A2867" w:rsidRPr="00E16C41" w:rsidRDefault="007A2867" w:rsidP="00351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2867" w:rsidRPr="00E16C41" w:rsidRDefault="007A2867" w:rsidP="00351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Pr="00E16C41" w:rsidRDefault="007A2867" w:rsidP="00350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2867" w:rsidRPr="000023CD" w:rsidRDefault="007A2867" w:rsidP="00350350">
      <w:pPr>
        <w:widowControl w:val="0"/>
        <w:tabs>
          <w:tab w:val="left" w:pos="0"/>
        </w:tabs>
        <w:suppressAutoHyphens/>
        <w:ind w:firstLine="1440"/>
        <w:rPr>
          <w:b/>
          <w:i/>
          <w:caps/>
          <w:sz w:val="28"/>
          <w:szCs w:val="28"/>
        </w:rPr>
      </w:pPr>
    </w:p>
    <w:p w:rsidR="007A2867" w:rsidRDefault="007A2867" w:rsidP="00350350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7A2867" w:rsidRDefault="007A2867" w:rsidP="00350350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>
        <w:rPr>
          <w:bCs/>
          <w:i/>
        </w:rPr>
        <w:br w:type="page"/>
      </w: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447"/>
        <w:gridCol w:w="1841"/>
      </w:tblGrid>
      <w:tr w:rsidR="007A2867" w:rsidTr="00350350">
        <w:tc>
          <w:tcPr>
            <w:tcW w:w="7668" w:type="dxa"/>
          </w:tcPr>
          <w:p w:rsidR="007A2867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sz w:val="28"/>
                <w:szCs w:val="28"/>
              </w:rPr>
            </w:pP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ПАСПОРТ  ПРОГРАММЫ УЧЕБНОЙ ДИСЦИПЛИНЫ</w:t>
            </w:r>
          </w:p>
          <w:p w:rsidR="007A2867" w:rsidRPr="002970AD" w:rsidRDefault="007A2867">
            <w:pPr>
              <w:rPr>
                <w:b/>
              </w:rPr>
            </w:pPr>
          </w:p>
        </w:tc>
        <w:tc>
          <w:tcPr>
            <w:tcW w:w="1903" w:type="dxa"/>
          </w:tcPr>
          <w:p w:rsidR="007A2867" w:rsidRPr="00765326" w:rsidRDefault="007A2867">
            <w:pPr>
              <w:jc w:val="center"/>
              <w:rPr>
                <w:sz w:val="28"/>
                <w:szCs w:val="28"/>
              </w:rPr>
            </w:pPr>
            <w:r w:rsidRPr="00765326">
              <w:rPr>
                <w:sz w:val="28"/>
                <w:szCs w:val="28"/>
              </w:rPr>
              <w:t>4</w:t>
            </w: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СТРУКТУРА и содержание УЧЕБНОЙ ДИСЦИПЛ</w:t>
            </w:r>
            <w:r w:rsidRPr="002970AD">
              <w:rPr>
                <w:b/>
                <w:caps/>
              </w:rPr>
              <w:t>И</w:t>
            </w:r>
            <w:r w:rsidRPr="002970AD">
              <w:rPr>
                <w:b/>
                <w:caps/>
              </w:rPr>
              <w:t>НЫ</w:t>
            </w:r>
            <w:r>
              <w:rPr>
                <w:b/>
                <w:caps/>
              </w:rPr>
              <w:t xml:space="preserve">                                                                                                                          </w:t>
            </w:r>
          </w:p>
          <w:p w:rsidR="007A2867" w:rsidRPr="002970AD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  <w:p w:rsidR="007A2867" w:rsidRPr="00765326" w:rsidRDefault="007A2867" w:rsidP="00765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A2867" w:rsidTr="00350350">
        <w:trPr>
          <w:trHeight w:val="670"/>
        </w:trPr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условия реализации  учебной дисциплины</w:t>
            </w:r>
          </w:p>
          <w:p w:rsidR="007A2867" w:rsidRPr="002970AD" w:rsidRDefault="007A286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Pr="00765326" w:rsidRDefault="007A2867">
            <w:pPr>
              <w:jc w:val="center"/>
              <w:rPr>
                <w:sz w:val="28"/>
                <w:szCs w:val="28"/>
              </w:rPr>
            </w:pPr>
            <w:r w:rsidRPr="00765326">
              <w:rPr>
                <w:sz w:val="28"/>
                <w:szCs w:val="28"/>
              </w:rPr>
              <w:t>13</w:t>
            </w: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A2867" w:rsidRPr="002970AD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  <w:p w:rsidR="007A2867" w:rsidRPr="00765326" w:rsidRDefault="007A2867" w:rsidP="00765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A2867" w:rsidRPr="005F5C6A" w:rsidRDefault="007A2867" w:rsidP="005F5C6A">
      <w:pPr>
        <w:pStyle w:val="a3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F5C6A">
        <w:rPr>
          <w:b/>
          <w:caps/>
          <w:sz w:val="28"/>
          <w:szCs w:val="28"/>
          <w:u w:val="single"/>
        </w:rPr>
        <w:br w:type="page"/>
      </w:r>
      <w:r w:rsidRPr="005F5C6A">
        <w:rPr>
          <w:b/>
          <w:caps/>
          <w:sz w:val="28"/>
          <w:szCs w:val="28"/>
        </w:rPr>
        <w:lastRenderedPageBreak/>
        <w:t>паспорт  ПРОГРАММЫ УЧЕБНОЙ ДИСЦИПЛИНЫ</w:t>
      </w:r>
    </w:p>
    <w:p w:rsidR="007A2867" w:rsidRPr="005F5C6A" w:rsidRDefault="007A2867" w:rsidP="005F5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jc w:val="center"/>
        <w:rPr>
          <w:b/>
          <w:caps/>
          <w:sz w:val="28"/>
          <w:szCs w:val="28"/>
        </w:rPr>
      </w:pPr>
    </w:p>
    <w:p w:rsidR="007A2867" w:rsidRPr="00E16C41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16C41">
        <w:rPr>
          <w:b/>
          <w:caps/>
          <w:sz w:val="28"/>
          <w:szCs w:val="28"/>
        </w:rPr>
        <w:t>физическая культура</w:t>
      </w:r>
    </w:p>
    <w:p w:rsidR="007A2867" w:rsidRPr="005F5C6A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7A2867" w:rsidRDefault="007A2867" w:rsidP="00C44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Федеральным государственным образовательным стандартом СПО по специальностям 38.02.01  Экономика и бухгалтерский учёт (по отраслям), 13.02.11 Техническая эксплуатация и обслуживание электрического и электромеханичес</w:t>
      </w:r>
      <w:r w:rsidR="00A23328">
        <w:rPr>
          <w:sz w:val="28"/>
          <w:szCs w:val="28"/>
        </w:rPr>
        <w:t xml:space="preserve">кого оборудования (по отраслям) и </w:t>
      </w:r>
      <w:r>
        <w:rPr>
          <w:sz w:val="28"/>
          <w:szCs w:val="28"/>
        </w:rPr>
        <w:t xml:space="preserve"> 08.02.01  Строительство и эксплуатация зданий и сооружений (базовая подготовка).</w:t>
      </w:r>
      <w:r w:rsidRPr="00E16C41">
        <w:rPr>
          <w:sz w:val="28"/>
          <w:szCs w:val="28"/>
        </w:rPr>
        <w:t xml:space="preserve"> </w:t>
      </w:r>
    </w:p>
    <w:p w:rsidR="007A2867" w:rsidRDefault="007A2867" w:rsidP="00C44BF0">
      <w:pPr>
        <w:ind w:firstLine="284"/>
        <w:jc w:val="both"/>
        <w:rPr>
          <w:b/>
          <w:i/>
        </w:rPr>
      </w:pPr>
    </w:p>
    <w:p w:rsidR="007A2867" w:rsidRPr="0072126F" w:rsidRDefault="007A2867" w:rsidP="00E77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ной образовательной программы: </w:t>
      </w:r>
      <w:r w:rsidRPr="0072126F">
        <w:rPr>
          <w:sz w:val="28"/>
          <w:szCs w:val="28"/>
        </w:rPr>
        <w:t>дисциплина</w:t>
      </w:r>
      <w:r w:rsidRPr="0072126F">
        <w:rPr>
          <w:b/>
          <w:sz w:val="28"/>
          <w:szCs w:val="28"/>
        </w:rPr>
        <w:t xml:space="preserve"> </w:t>
      </w:r>
      <w:r w:rsidRPr="0072126F">
        <w:rPr>
          <w:sz w:val="28"/>
          <w:szCs w:val="28"/>
        </w:rPr>
        <w:t xml:space="preserve">входит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общегуманита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ный</w:t>
      </w:r>
      <w:proofErr w:type="spellEnd"/>
      <w:r>
        <w:rPr>
          <w:sz w:val="28"/>
          <w:szCs w:val="28"/>
        </w:rPr>
        <w:t xml:space="preserve"> и социально-экономический блок дисциплин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7A2867" w:rsidRPr="002970AD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970AD">
        <w:rPr>
          <w:b/>
          <w:sz w:val="28"/>
          <w:szCs w:val="28"/>
        </w:rPr>
        <w:t xml:space="preserve">    уметь:</w:t>
      </w:r>
    </w:p>
    <w:p w:rsidR="007A2867" w:rsidRDefault="007A2867" w:rsidP="00C44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физкультурно-оздоровительную деятельность для укр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пления здоровья, достижения жизненных и профессиональных целей;</w:t>
      </w:r>
    </w:p>
    <w:p w:rsidR="007A2867" w:rsidRPr="002970AD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970AD">
        <w:rPr>
          <w:b/>
          <w:sz w:val="28"/>
          <w:szCs w:val="28"/>
        </w:rPr>
        <w:t xml:space="preserve">    знать:</w:t>
      </w:r>
    </w:p>
    <w:p w:rsidR="007A2867" w:rsidRDefault="007A2867" w:rsidP="00C44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здорового образа жизни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по программам подготовки специалистов среднего звена по специальности 13.02.11 Техническая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плуатация и обслуживание электрического и электромеханического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дования (по отраслям), -</w:t>
      </w:r>
      <w:r w:rsidR="00A23328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571CC">
        <w:rPr>
          <w:sz w:val="28"/>
          <w:szCs w:val="28"/>
        </w:rPr>
        <w:t>час</w:t>
      </w:r>
      <w:r>
        <w:rPr>
          <w:sz w:val="28"/>
          <w:szCs w:val="28"/>
        </w:rPr>
        <w:t>а, по специальности 08.02.01  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во и эксплуатация зданий и сооружений (базовая подготовка) и - </w:t>
      </w:r>
      <w:r w:rsidR="006004F2">
        <w:rPr>
          <w:sz w:val="28"/>
          <w:szCs w:val="28"/>
        </w:rPr>
        <w:t>198</w:t>
      </w:r>
      <w:r>
        <w:rPr>
          <w:sz w:val="28"/>
          <w:szCs w:val="28"/>
        </w:rPr>
        <w:t xml:space="preserve"> часов; по специальности 38.02.01  Экономика и бухгалтерский учёт (по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раслям) -</w:t>
      </w:r>
      <w:r w:rsidR="006004F2">
        <w:rPr>
          <w:sz w:val="28"/>
          <w:szCs w:val="28"/>
        </w:rPr>
        <w:t>168</w:t>
      </w:r>
      <w:r>
        <w:rPr>
          <w:sz w:val="28"/>
          <w:szCs w:val="28"/>
        </w:rPr>
        <w:t xml:space="preserve"> часов,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7A2867" w:rsidRDefault="007A2867" w:rsidP="00E3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по программам подготовки специалистов среднего звена по специальности 13.02.11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ническая эксплуатация и обслуживание электрического и электромехан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ческого оборудования (по отраслям), -172 </w:t>
      </w:r>
      <w:r w:rsidRPr="006571CC">
        <w:rPr>
          <w:sz w:val="28"/>
          <w:szCs w:val="28"/>
        </w:rPr>
        <w:t>час</w:t>
      </w:r>
      <w:r>
        <w:rPr>
          <w:sz w:val="28"/>
          <w:szCs w:val="28"/>
        </w:rPr>
        <w:t>а, по специальности 08.02.01 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тельство и эксплуатация зданий и сооружений (базовая подготовка) - 168 часов; по специальности 38.02.01  Экономика и бухгалте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</w:t>
      </w:r>
      <w:r w:rsidR="006004F2">
        <w:rPr>
          <w:sz w:val="28"/>
          <w:szCs w:val="28"/>
        </w:rPr>
        <w:t>й учёт (по отраслям) -118 часов</w:t>
      </w:r>
    </w:p>
    <w:p w:rsidR="007A2867" w:rsidRDefault="007A2867" w:rsidP="0070533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9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68"/>
        <w:gridCol w:w="1560"/>
        <w:gridCol w:w="1559"/>
        <w:gridCol w:w="1561"/>
      </w:tblGrid>
      <w:tr w:rsidR="007A2867" w:rsidTr="00913227">
        <w:trPr>
          <w:trHeight w:val="460"/>
        </w:trPr>
        <w:tc>
          <w:tcPr>
            <w:tcW w:w="5268" w:type="dxa"/>
            <w:vMerge w:val="restart"/>
          </w:tcPr>
          <w:p w:rsidR="007A2867" w:rsidRDefault="007A28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4680" w:type="dxa"/>
            <w:gridSpan w:val="3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 (по специальностям)</w:t>
            </w:r>
          </w:p>
        </w:tc>
      </w:tr>
      <w:tr w:rsidR="007A2867" w:rsidTr="009F2FAF">
        <w:trPr>
          <w:trHeight w:val="460"/>
        </w:trPr>
        <w:tc>
          <w:tcPr>
            <w:tcW w:w="5268" w:type="dxa"/>
            <w:vMerge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38.02.01</w:t>
            </w:r>
          </w:p>
        </w:tc>
        <w:tc>
          <w:tcPr>
            <w:tcW w:w="1559" w:type="dxa"/>
          </w:tcPr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13.02.11</w:t>
            </w:r>
          </w:p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08.02.01</w:t>
            </w:r>
          </w:p>
          <w:p w:rsidR="007A2867" w:rsidRDefault="007A2867" w:rsidP="006004F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7A2867" w:rsidTr="009F2FAF">
        <w:trPr>
          <w:trHeight w:val="285"/>
        </w:trPr>
        <w:tc>
          <w:tcPr>
            <w:tcW w:w="5268" w:type="dxa"/>
          </w:tcPr>
          <w:p w:rsidR="007A2867" w:rsidRDefault="007A28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го)</w:t>
            </w:r>
          </w:p>
        </w:tc>
        <w:tc>
          <w:tcPr>
            <w:tcW w:w="1560" w:type="dxa"/>
          </w:tcPr>
          <w:p w:rsidR="007A2867" w:rsidRPr="006004F2" w:rsidRDefault="006004F2" w:rsidP="004E40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04F2">
              <w:rPr>
                <w:b/>
                <w:i/>
                <w:iCs/>
                <w:sz w:val="28"/>
                <w:szCs w:val="28"/>
              </w:rPr>
              <w:t>168</w:t>
            </w:r>
          </w:p>
        </w:tc>
        <w:tc>
          <w:tcPr>
            <w:tcW w:w="1559" w:type="dxa"/>
          </w:tcPr>
          <w:p w:rsidR="007A2867" w:rsidRPr="006004F2" w:rsidRDefault="006004F2" w:rsidP="004E40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04F2">
              <w:rPr>
                <w:b/>
                <w:i/>
                <w:iCs/>
                <w:sz w:val="28"/>
                <w:szCs w:val="28"/>
              </w:rPr>
              <w:t>200</w:t>
            </w:r>
          </w:p>
        </w:tc>
        <w:tc>
          <w:tcPr>
            <w:tcW w:w="1561" w:type="dxa"/>
          </w:tcPr>
          <w:p w:rsidR="007A2867" w:rsidRPr="006004F2" w:rsidRDefault="006004F2" w:rsidP="004E40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04F2">
              <w:rPr>
                <w:b/>
                <w:i/>
                <w:iCs/>
                <w:sz w:val="28"/>
                <w:szCs w:val="28"/>
              </w:rPr>
              <w:t>198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грузка (всего) </w:t>
            </w:r>
          </w:p>
        </w:tc>
        <w:tc>
          <w:tcPr>
            <w:tcW w:w="1560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559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172</w:t>
            </w:r>
          </w:p>
        </w:tc>
        <w:tc>
          <w:tcPr>
            <w:tcW w:w="1561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A2867" w:rsidTr="009F2FAF">
        <w:tc>
          <w:tcPr>
            <w:tcW w:w="5268" w:type="dxa"/>
          </w:tcPr>
          <w:p w:rsidR="007A2867" w:rsidRDefault="007A2867" w:rsidP="00CE5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560" w:type="dxa"/>
          </w:tcPr>
          <w:p w:rsidR="007A2867" w:rsidRPr="0017098F" w:rsidRDefault="007A28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Pr="0017098F" w:rsidRDefault="0019306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1" w:type="dxa"/>
          </w:tcPr>
          <w:p w:rsidR="007A2867" w:rsidRPr="0017098F" w:rsidRDefault="007A28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560" w:type="dxa"/>
          </w:tcPr>
          <w:p w:rsidR="007A2867" w:rsidRPr="00193069" w:rsidRDefault="007A2867" w:rsidP="006004F2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193069">
              <w:rPr>
                <w:b/>
                <w:i/>
                <w:iCs/>
                <w:color w:val="000000"/>
                <w:sz w:val="28"/>
                <w:szCs w:val="28"/>
              </w:rPr>
              <w:t>11</w:t>
            </w:r>
            <w:r w:rsidR="006004F2" w:rsidRPr="00193069">
              <w:rPr>
                <w:b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A2867" w:rsidRPr="00193069" w:rsidRDefault="006004F2" w:rsidP="00193069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193069">
              <w:rPr>
                <w:b/>
                <w:i/>
                <w:iCs/>
                <w:color w:val="000000"/>
                <w:sz w:val="28"/>
                <w:szCs w:val="28"/>
              </w:rPr>
              <w:t>1</w:t>
            </w:r>
            <w:r w:rsidR="00193069" w:rsidRPr="00193069">
              <w:rPr>
                <w:b/>
                <w:i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61" w:type="dxa"/>
          </w:tcPr>
          <w:p w:rsidR="007A2867" w:rsidRPr="00193069" w:rsidRDefault="007A2867" w:rsidP="006004F2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193069">
              <w:rPr>
                <w:b/>
                <w:i/>
                <w:iCs/>
                <w:color w:val="000000"/>
                <w:sz w:val="28"/>
                <w:szCs w:val="28"/>
              </w:rPr>
              <w:t>16</w:t>
            </w:r>
            <w:r w:rsidR="006004F2" w:rsidRPr="00193069">
              <w:rPr>
                <w:b/>
                <w:i/>
                <w:iCs/>
                <w:color w:val="000000"/>
                <w:sz w:val="28"/>
                <w:szCs w:val="28"/>
              </w:rPr>
              <w:t>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ся (всего)</w:t>
            </w:r>
          </w:p>
        </w:tc>
        <w:tc>
          <w:tcPr>
            <w:tcW w:w="1560" w:type="dxa"/>
          </w:tcPr>
          <w:p w:rsidR="007A2867" w:rsidRDefault="006004F2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7A2867" w:rsidRDefault="006004F2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1561" w:type="dxa"/>
          </w:tcPr>
          <w:p w:rsidR="007A2867" w:rsidRDefault="00193069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A2867" w:rsidTr="009F2FAF">
        <w:tc>
          <w:tcPr>
            <w:tcW w:w="5268" w:type="dxa"/>
          </w:tcPr>
          <w:p w:rsidR="007A2867" w:rsidRDefault="007A2867" w:rsidP="005B1FC0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внеаудиторная самостоятельная раб</w:t>
            </w:r>
            <w:r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 xml:space="preserve">та </w:t>
            </w:r>
          </w:p>
        </w:tc>
        <w:tc>
          <w:tcPr>
            <w:tcW w:w="1560" w:type="dxa"/>
          </w:tcPr>
          <w:p w:rsidR="007A2867" w:rsidRDefault="006004F2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7A2867" w:rsidRDefault="006004F2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1561" w:type="dxa"/>
          </w:tcPr>
          <w:p w:rsidR="007A2867" w:rsidRDefault="00193069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7A2867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6004F2" w:rsidTr="009F2FAF">
        <w:tc>
          <w:tcPr>
            <w:tcW w:w="5268" w:type="dxa"/>
          </w:tcPr>
          <w:p w:rsidR="006004F2" w:rsidRDefault="006004F2" w:rsidP="005B1FC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560" w:type="dxa"/>
          </w:tcPr>
          <w:p w:rsidR="006004F2" w:rsidRDefault="006004F2" w:rsidP="004E40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004F2" w:rsidRDefault="006004F2" w:rsidP="004B185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6004F2" w:rsidRDefault="00193069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7A2867" w:rsidTr="00D96C77">
        <w:tc>
          <w:tcPr>
            <w:tcW w:w="9948" w:type="dxa"/>
            <w:gridSpan w:val="4"/>
          </w:tcPr>
          <w:p w:rsidR="007A2867" w:rsidRDefault="007A2867" w:rsidP="00D850D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  аттестация в 3,4,5,6 семестра</w:t>
            </w:r>
            <w:proofErr w:type="gramStart"/>
            <w:r>
              <w:rPr>
                <w:i/>
                <w:iCs/>
                <w:sz w:val="28"/>
                <w:szCs w:val="28"/>
              </w:rPr>
              <w:t>х-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в форме  зачета, в 7 сем</w:t>
            </w:r>
            <w:r>
              <w:rPr>
                <w:i/>
                <w:iCs/>
                <w:sz w:val="28"/>
                <w:szCs w:val="28"/>
              </w:rPr>
              <w:t>е</w:t>
            </w:r>
            <w:r>
              <w:rPr>
                <w:i/>
                <w:iCs/>
                <w:sz w:val="28"/>
                <w:szCs w:val="28"/>
              </w:rPr>
              <w:t>стре – в форме дифференцированного зачета.</w:t>
            </w:r>
          </w:p>
          <w:p w:rsidR="007A2867" w:rsidRDefault="007A2867" w:rsidP="00D850D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Для специальности </w:t>
            </w:r>
            <w:r>
              <w:rPr>
                <w:b/>
                <w:i/>
                <w:iCs/>
                <w:sz w:val="28"/>
                <w:szCs w:val="28"/>
              </w:rPr>
              <w:t>38.02.01</w:t>
            </w:r>
            <w:r>
              <w:rPr>
                <w:i/>
                <w:iCs/>
                <w:sz w:val="28"/>
                <w:szCs w:val="28"/>
              </w:rPr>
              <w:t xml:space="preserve"> промежуточная  аттестация в 3,4,5 семестрах - в форме  зачета, в 6 семестре </w:t>
            </w:r>
            <w:proofErr w:type="gramStart"/>
            <w:r>
              <w:rPr>
                <w:i/>
                <w:iCs/>
                <w:sz w:val="28"/>
                <w:szCs w:val="28"/>
              </w:rPr>
              <w:t>–в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форме дифференцированного зачета.</w:t>
            </w:r>
          </w:p>
        </w:tc>
      </w:tr>
    </w:tbl>
    <w:p w:rsidR="007A2867" w:rsidRDefault="007A2867" w:rsidP="00350350"/>
    <w:p w:rsidR="007A2867" w:rsidRDefault="007A2867" w:rsidP="00350350"/>
    <w:p w:rsidR="007A2867" w:rsidRDefault="007A2867" w:rsidP="00350350">
      <w:pPr>
        <w:sectPr w:rsidR="007A2867" w:rsidSect="00765326">
          <w:footerReference w:type="even" r:id="rId8"/>
          <w:footerReference w:type="default" r:id="rId9"/>
          <w:pgSz w:w="11906" w:h="16838"/>
          <w:pgMar w:top="1134" w:right="1133" w:bottom="1134" w:left="1701" w:header="708" w:footer="708" w:gutter="0"/>
          <w:cols w:space="720"/>
          <w:titlePg/>
        </w:sectPr>
      </w:pPr>
    </w:p>
    <w:p w:rsidR="007A2867" w:rsidRPr="00FE5EC2" w:rsidRDefault="007A2867" w:rsidP="00FE5EC2">
      <w:pPr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2.3. Тематический план и содержание учебной дисциплины «ФИЗИЧЕСКАЯ КУЛЬТУРА» для специальностей </w:t>
      </w:r>
      <w:r w:rsidRPr="00FE5EC2">
        <w:rPr>
          <w:b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2172B5">
        <w:trPr>
          <w:trHeight w:val="20"/>
        </w:trPr>
        <w:tc>
          <w:tcPr>
            <w:tcW w:w="2268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2172B5">
        <w:trPr>
          <w:trHeight w:val="20"/>
        </w:trPr>
        <w:tc>
          <w:tcPr>
            <w:tcW w:w="2268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2172B5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806EC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Практическая </w:t>
            </w:r>
            <w:r w:rsidR="007A2867">
              <w:rPr>
                <w:bCs/>
                <w:i/>
                <w:sz w:val="20"/>
                <w:szCs w:val="20"/>
              </w:rPr>
              <w:t>я часть</w:t>
            </w:r>
          </w:p>
        </w:tc>
      </w:tr>
      <w:tr w:rsidR="00FA441B" w:rsidRPr="007E369F" w:rsidTr="00FA441B">
        <w:trPr>
          <w:trHeight w:val="424"/>
        </w:trPr>
        <w:tc>
          <w:tcPr>
            <w:tcW w:w="2268" w:type="dxa"/>
            <w:vMerge w:val="restart"/>
          </w:tcPr>
          <w:p w:rsidR="00FA441B" w:rsidRDefault="00FA441B" w:rsidP="00974DE0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FA441B" w:rsidRPr="005D4F6C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FA441B" w:rsidRPr="002970AD" w:rsidRDefault="00FA441B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FA441B" w:rsidRPr="00FA441B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569" w:type="dxa"/>
            <w:shd w:val="clear" w:color="auto" w:fill="FFFFFF" w:themeFill="background1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974DE0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5D4F6C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83474E">
            <w:pPr>
              <w:pStyle w:val="a3"/>
              <w:numPr>
                <w:ilvl w:val="0"/>
                <w:numId w:val="11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EE23DE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Психофизиологические основы учебного и производственного труда. Средства физической культуры в рег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лировании работоспособности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974DE0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FA441B" w:rsidRPr="005D4F6C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FA441B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E37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A441B" w:rsidRPr="007E369F" w:rsidTr="00FA441B">
        <w:trPr>
          <w:trHeight w:val="3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8C766D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32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8C766D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Методика определения профессионально-значимых психофизиологических и двигательных качеств на основе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 xml:space="preserve"> специалиста, </w:t>
            </w:r>
            <w:proofErr w:type="spellStart"/>
            <w:r>
              <w:rPr>
                <w:bCs/>
                <w:sz w:val="20"/>
              </w:rPr>
              <w:t>спортограмма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профессиограмма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C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Default="00FA441B" w:rsidP="008C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8C766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Align w:val="center"/>
          </w:tcPr>
          <w:p w:rsidR="00FA441B" w:rsidRPr="005D4F6C" w:rsidRDefault="007806EC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135"/>
        </w:trPr>
        <w:tc>
          <w:tcPr>
            <w:tcW w:w="2268" w:type="dxa"/>
            <w:vMerge w:val="restart"/>
          </w:tcPr>
          <w:p w:rsidR="007A2867" w:rsidRDefault="007A2867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7A2867" w:rsidRPr="005D4F6C" w:rsidRDefault="007A2867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C2169D" w:rsidRDefault="007A2867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83474E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135"/>
        </w:trPr>
        <w:tc>
          <w:tcPr>
            <w:tcW w:w="2268" w:type="dxa"/>
            <w:vMerge/>
          </w:tcPr>
          <w:p w:rsidR="00FA441B" w:rsidRDefault="00FA441B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C2169D" w:rsidRDefault="00FA441B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Default="00193069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C21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9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4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2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5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4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Pr="002970A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B25E9A" w:rsidRDefault="00FA441B" w:rsidP="00CD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FA441B" w:rsidRDefault="000128AA" w:rsidP="00193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C2579F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5D4F6C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325F5E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5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421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434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69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17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B25E9A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FA441B" w:rsidRPr="002970AD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FA441B" w:rsidRPr="005D4F6C" w:rsidRDefault="000128AA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7A2867" w:rsidRPr="005D4F6C" w:rsidRDefault="007A2867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202"/>
        </w:trPr>
        <w:tc>
          <w:tcPr>
            <w:tcW w:w="2268" w:type="dxa"/>
            <w:vMerge/>
          </w:tcPr>
          <w:p w:rsidR="00FA441B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D53C87" w:rsidRDefault="00FA441B" w:rsidP="00D5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7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5D4F6C" w:rsidRDefault="00FA441B" w:rsidP="00EC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5D4F6C" w:rsidRDefault="007806EC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806EC" w:rsidP="008D7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202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D53C87" w:rsidRDefault="00FA441B" w:rsidP="00D5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6E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16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5D4F6C" w:rsidRDefault="007806EC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B63EB4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7A2867" w:rsidRPr="00FA441B" w:rsidRDefault="007806EC" w:rsidP="0046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7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D53C87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80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2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65375" w:rsidRDefault="00FA441B" w:rsidP="00834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BE0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FA441B" w:rsidRPr="005D4F6C" w:rsidRDefault="00FA441B" w:rsidP="00BE0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FA441B" w:rsidRPr="005D4F6C" w:rsidRDefault="007806EC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6"/>
        </w:trPr>
        <w:tc>
          <w:tcPr>
            <w:tcW w:w="2268" w:type="dxa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FA441B" w:rsidRPr="00C2579F" w:rsidRDefault="007806EC" w:rsidP="00D85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200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A2867" w:rsidRDefault="007A2867" w:rsidP="00252403">
      <w:pPr>
        <w:rPr>
          <w:sz w:val="28"/>
          <w:szCs w:val="28"/>
          <w:vertAlign w:val="superscript"/>
        </w:rPr>
      </w:pPr>
    </w:p>
    <w:p w:rsidR="007A2867" w:rsidRDefault="007A2867" w:rsidP="00AB4D1D">
      <w:pPr>
        <w:rPr>
          <w:sz w:val="28"/>
          <w:szCs w:val="28"/>
        </w:rPr>
      </w:pPr>
    </w:p>
    <w:p w:rsidR="00C2579F" w:rsidRDefault="007A2867" w:rsidP="00C2579F">
      <w:pPr>
        <w:ind w:firstLine="284"/>
        <w:jc w:val="center"/>
        <w:rPr>
          <w:b/>
          <w:u w:val="single"/>
        </w:rPr>
      </w:pPr>
      <w:r>
        <w:rPr>
          <w:b/>
          <w:sz w:val="28"/>
          <w:szCs w:val="28"/>
        </w:rPr>
        <w:t xml:space="preserve">2.4. Тематический план и содержание учебной дисциплины «ФИЗИЧЕСКАЯ КУЛЬТУРА» для специальности </w:t>
      </w:r>
      <w:r w:rsidRPr="00C2579F">
        <w:rPr>
          <w:b/>
          <w:u w:val="single"/>
        </w:rPr>
        <w:t>08.02.01  Строительство и эксплуатация зданий и с</w:t>
      </w:r>
      <w:r w:rsidR="007806EC">
        <w:rPr>
          <w:b/>
          <w:u w:val="single"/>
        </w:rPr>
        <w:t xml:space="preserve">ооружений (базовая подготовка) </w:t>
      </w:r>
    </w:p>
    <w:p w:rsidR="007806EC" w:rsidRPr="00C2579F" w:rsidRDefault="007806EC" w:rsidP="00C2579F">
      <w:pPr>
        <w:ind w:firstLine="284"/>
        <w:jc w:val="center"/>
        <w:rPr>
          <w:b/>
          <w:u w:val="single"/>
        </w:rPr>
      </w:pP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4326C2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</w:t>
            </w:r>
            <w:r w:rsidR="007A2867">
              <w:rPr>
                <w:bCs/>
                <w:i/>
                <w:sz w:val="20"/>
                <w:szCs w:val="20"/>
              </w:rPr>
              <w:t xml:space="preserve"> часть</w:t>
            </w:r>
          </w:p>
        </w:tc>
      </w:tr>
      <w:tr w:rsidR="00C2579F" w:rsidRPr="007E369F" w:rsidTr="00C2579F">
        <w:trPr>
          <w:trHeight w:val="424"/>
        </w:trPr>
        <w:tc>
          <w:tcPr>
            <w:tcW w:w="2268" w:type="dxa"/>
            <w:vMerge w:val="restart"/>
          </w:tcPr>
          <w:p w:rsidR="00C2579F" w:rsidRDefault="00C2579F" w:rsidP="004326C2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C2579F" w:rsidRPr="00AB5CD1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AB5CD1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B5C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Психофизиологические основы учебного и производственного труда. Средства физической культуры в рег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лировании работоспособности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974DE0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C2579F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AB5CD1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3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8C766D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32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8C766D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Методика определения профессионально-значимых психофизиологических и двигательных качеств на основе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 xml:space="preserve"> специалиста, </w:t>
            </w:r>
            <w:proofErr w:type="spellStart"/>
            <w:r>
              <w:rPr>
                <w:bCs/>
                <w:sz w:val="20"/>
              </w:rPr>
              <w:t>спортограмма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профессиограмма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5"/>
        </w:trPr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Легкая атлетика. </w:t>
            </w:r>
            <w:r>
              <w:rPr>
                <w:b/>
                <w:bCs/>
                <w:sz w:val="20"/>
                <w:szCs w:val="20"/>
              </w:rPr>
              <w:lastRenderedPageBreak/>
              <w:t>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5D4F6C" w:rsidRDefault="00C2579F" w:rsidP="004326C2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vMerge/>
            <w:tcBorders>
              <w:bottom w:val="single" w:sz="4" w:space="0" w:color="auto"/>
            </w:tcBorders>
          </w:tcPr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AB5CD1" w:rsidRDefault="00AB5CD1" w:rsidP="004326C2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1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9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4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2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5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A23328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4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AB5CD1" w:rsidRDefault="00AB5CD1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325F5E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421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434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69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1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5D4F6C" w:rsidRDefault="007806EC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Pr="00AB5CD1" w:rsidRDefault="00AB5CD1" w:rsidP="00AB5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202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7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7806EC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lastRenderedPageBreak/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AB5CD1" w:rsidRDefault="00AB5CD1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202"/>
        </w:trPr>
        <w:tc>
          <w:tcPr>
            <w:tcW w:w="2268" w:type="dxa"/>
            <w:vMerge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7A2867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16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5D4F6C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P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B5CD1" w:rsidRPr="007E369F" w:rsidTr="00A23328">
        <w:trPr>
          <w:trHeight w:val="202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  <w:right w:val="single" w:sz="4" w:space="0" w:color="auto"/>
            </w:tcBorders>
          </w:tcPr>
          <w:p w:rsidR="00AB5CD1" w:rsidRPr="00D53C87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23328">
        <w:trPr>
          <w:trHeight w:val="220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D1" w:rsidRPr="00B65375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7806EC" w:rsidP="00AB5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6"/>
        </w:trPr>
        <w:tc>
          <w:tcPr>
            <w:tcW w:w="2268" w:type="dxa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C2579F" w:rsidRPr="00C2579F" w:rsidRDefault="007806EC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198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13AD8" w:rsidRDefault="00A13AD8" w:rsidP="00AB4D1D">
      <w:pPr>
        <w:rPr>
          <w:sz w:val="28"/>
          <w:szCs w:val="28"/>
        </w:rPr>
      </w:pPr>
    </w:p>
    <w:p w:rsidR="00A13AD8" w:rsidRDefault="00A13AD8" w:rsidP="00AB4D1D">
      <w:pPr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Pr="00AB4D1D" w:rsidRDefault="007A2867" w:rsidP="00AB4D1D">
      <w:pPr>
        <w:ind w:firstLine="284"/>
        <w:jc w:val="center"/>
        <w:rPr>
          <w:b/>
        </w:rPr>
      </w:pPr>
      <w:r>
        <w:rPr>
          <w:b/>
          <w:sz w:val="28"/>
          <w:szCs w:val="28"/>
        </w:rPr>
        <w:t>2.5. Тематический план и содержание учебной дисциплины «ФИЗИЧЕСКАЯ КУЛЬТУРА» для специальности 38.02.01</w:t>
      </w:r>
      <w:r w:rsidRPr="00AB4D1D">
        <w:rPr>
          <w:b/>
        </w:rPr>
        <w:t>Экономика и бухгалтерский учёт (по отраслям)</w:t>
      </w: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4326C2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Теоретическая часть</w:t>
            </w:r>
          </w:p>
        </w:tc>
      </w:tr>
      <w:tr w:rsidR="00AB5CD1" w:rsidRPr="007E369F" w:rsidTr="00AB5CD1">
        <w:trPr>
          <w:trHeight w:val="424"/>
        </w:trPr>
        <w:tc>
          <w:tcPr>
            <w:tcW w:w="2268" w:type="dxa"/>
            <w:vMerge w:val="restart"/>
          </w:tcPr>
          <w:p w:rsidR="00AB5CD1" w:rsidRDefault="00AB5CD1" w:rsidP="004326C2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AB5CD1" w:rsidRPr="002970AD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D71A2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Pr="00EE23DE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Pr="00EE23DE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AB5CD1" w:rsidRPr="00974DE0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4326C2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AB5CD1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7A2867" w:rsidRPr="00D71A2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300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Pr="008C766D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232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Pr="008C766D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lastRenderedPageBreak/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AB5CD1" w:rsidRDefault="00AB5CD1" w:rsidP="004326C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135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C2169D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13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3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9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4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2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5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4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A21" w:rsidRPr="005D4F6C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325F5E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421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434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69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17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D71A21" w:rsidRPr="005D4F6C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A21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7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6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7F6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522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2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65375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336"/>
        </w:trPr>
        <w:tc>
          <w:tcPr>
            <w:tcW w:w="2268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D71A21" w:rsidRPr="00D71A21" w:rsidRDefault="000128AA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16</w:t>
            </w:r>
            <w:r w:rsidR="00D71A21" w:rsidRPr="00D71A21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A2867" w:rsidRDefault="007A2867" w:rsidP="00AB4D1D">
      <w:pPr>
        <w:tabs>
          <w:tab w:val="left" w:pos="4116"/>
        </w:tabs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Pr="00AB4D1D" w:rsidRDefault="007A2867" w:rsidP="00AB4D1D">
      <w:pPr>
        <w:rPr>
          <w:sz w:val="28"/>
          <w:szCs w:val="28"/>
        </w:rPr>
        <w:sectPr w:rsidR="007A2867" w:rsidRPr="00AB4D1D" w:rsidSect="002A4C81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7A2867" w:rsidRDefault="007A2867" w:rsidP="00BD5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нию</w:t>
      </w:r>
    </w:p>
    <w:p w:rsidR="007A2867" w:rsidRDefault="007A2867" w:rsidP="00F74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кабинета, спо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тивный зал, тренажерный зал и стадион. 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proofErr w:type="gramStart"/>
      <w:r>
        <w:rPr>
          <w:bCs/>
          <w:sz w:val="28"/>
          <w:szCs w:val="28"/>
        </w:rPr>
        <w:t>Оборудование учебного кабинета (спортивного зала): гимнастические ск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мейки, шведская лестница, гимнастический козел, брусья, перекладина, ги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настические маты, теннисные столы, набивные, баскетбольные, волейбол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ные мячи, гири, гантели, тренажёры, бадминтонные ракетки, </w:t>
      </w:r>
      <w:proofErr w:type="spellStart"/>
      <w:r>
        <w:rPr>
          <w:bCs/>
          <w:sz w:val="28"/>
          <w:szCs w:val="28"/>
        </w:rPr>
        <w:t>валанчики</w:t>
      </w:r>
      <w:proofErr w:type="spellEnd"/>
      <w:r>
        <w:rPr>
          <w:bCs/>
          <w:sz w:val="28"/>
          <w:szCs w:val="28"/>
        </w:rPr>
        <w:t>, ск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калки, обручи. </w:t>
      </w:r>
      <w:proofErr w:type="gramEnd"/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13A41" w:rsidRDefault="00E13A41" w:rsidP="00E13A41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E13A41" w:rsidRPr="00F64B0D" w:rsidRDefault="00E13A41" w:rsidP="00E13A41">
      <w:pPr>
        <w:jc w:val="both"/>
        <w:rPr>
          <w:bCs/>
          <w:i/>
          <w:sz w:val="28"/>
          <w:szCs w:val="28"/>
        </w:rPr>
      </w:pPr>
      <w:r w:rsidRPr="00F64B0D">
        <w:rPr>
          <w:bCs/>
          <w:i/>
          <w:sz w:val="28"/>
          <w:szCs w:val="28"/>
        </w:rPr>
        <w:t xml:space="preserve">Основные источники: 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1. Лях, В.И., </w:t>
      </w:r>
      <w:proofErr w:type="spellStart"/>
      <w:r w:rsidRPr="00F64B0D">
        <w:rPr>
          <w:sz w:val="28"/>
          <w:szCs w:val="28"/>
        </w:rPr>
        <w:t>Зданевич</w:t>
      </w:r>
      <w:proofErr w:type="spellEnd"/>
      <w:r w:rsidRPr="00F64B0D">
        <w:rPr>
          <w:sz w:val="28"/>
          <w:szCs w:val="28"/>
        </w:rPr>
        <w:t xml:space="preserve">, А.А.  «Физическая культура» учебник для уч-ся 10-11 </w:t>
      </w:r>
      <w:proofErr w:type="spellStart"/>
      <w:r w:rsidRPr="00F64B0D">
        <w:rPr>
          <w:sz w:val="28"/>
          <w:szCs w:val="28"/>
        </w:rPr>
        <w:t>кл</w:t>
      </w:r>
      <w:proofErr w:type="spellEnd"/>
      <w:r w:rsidRPr="00F64B0D">
        <w:rPr>
          <w:sz w:val="28"/>
          <w:szCs w:val="28"/>
        </w:rPr>
        <w:t>., Москва «Просвещение» 201</w:t>
      </w:r>
      <w:r>
        <w:rPr>
          <w:sz w:val="28"/>
          <w:szCs w:val="28"/>
        </w:rPr>
        <w:t>7</w:t>
      </w:r>
      <w:r w:rsidRPr="00F64B0D">
        <w:rPr>
          <w:sz w:val="28"/>
          <w:szCs w:val="28"/>
        </w:rPr>
        <w:t>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1. Национальная электронная библиотека – </w:t>
      </w:r>
      <w:hyperlink r:id="rId10" w:history="1">
        <w:r w:rsidRPr="00F64B0D">
          <w:rPr>
            <w:rStyle w:val="a7"/>
            <w:sz w:val="28"/>
            <w:szCs w:val="28"/>
            <w:lang w:val="en-US"/>
          </w:rPr>
          <w:t>http</w:t>
        </w:r>
        <w:r w:rsidRPr="00F64B0D">
          <w:rPr>
            <w:rStyle w:val="a7"/>
            <w:sz w:val="28"/>
            <w:szCs w:val="28"/>
          </w:rPr>
          <w:t>://нэб.рф/</w:t>
        </w:r>
      </w:hyperlink>
    </w:p>
    <w:p w:rsidR="00E13A41" w:rsidRPr="00F64B0D" w:rsidRDefault="00E13A41" w:rsidP="00E13A41">
      <w:pPr>
        <w:jc w:val="both"/>
        <w:rPr>
          <w:sz w:val="28"/>
          <w:szCs w:val="28"/>
        </w:rPr>
      </w:pPr>
    </w:p>
    <w:p w:rsidR="00E13A41" w:rsidRPr="00F64B0D" w:rsidRDefault="00E13A41" w:rsidP="00E13A41">
      <w:pPr>
        <w:jc w:val="both"/>
        <w:rPr>
          <w:bCs/>
          <w:i/>
          <w:sz w:val="28"/>
          <w:szCs w:val="28"/>
        </w:rPr>
      </w:pPr>
      <w:r w:rsidRPr="00F64B0D">
        <w:rPr>
          <w:bCs/>
          <w:i/>
          <w:sz w:val="28"/>
          <w:szCs w:val="28"/>
        </w:rPr>
        <w:t>Дополнительные источники:</w:t>
      </w:r>
    </w:p>
    <w:p w:rsidR="00E13A41" w:rsidRPr="00F64B0D" w:rsidRDefault="00E13A41" w:rsidP="00E13A41">
      <w:pPr>
        <w:pStyle w:val="11"/>
        <w:numPr>
          <w:ilvl w:val="0"/>
          <w:numId w:val="9"/>
        </w:numPr>
        <w:ind w:left="284" w:hanging="284"/>
        <w:jc w:val="both"/>
        <w:rPr>
          <w:sz w:val="28"/>
          <w:szCs w:val="28"/>
        </w:rPr>
      </w:pPr>
      <w:r w:rsidRPr="00F64B0D">
        <w:rPr>
          <w:sz w:val="28"/>
          <w:szCs w:val="28"/>
        </w:rPr>
        <w:t>Железняк</w:t>
      </w:r>
      <w:r w:rsidRPr="00F64B0D">
        <w:rPr>
          <w:bCs/>
          <w:sz w:val="28"/>
          <w:szCs w:val="28"/>
        </w:rPr>
        <w:t xml:space="preserve">.  </w:t>
      </w:r>
      <w:r w:rsidRPr="00F64B0D">
        <w:rPr>
          <w:sz w:val="28"/>
          <w:szCs w:val="28"/>
        </w:rPr>
        <w:t xml:space="preserve">Ю.Д, </w:t>
      </w:r>
      <w:proofErr w:type="spellStart"/>
      <w:r w:rsidRPr="00F64B0D">
        <w:rPr>
          <w:sz w:val="28"/>
          <w:szCs w:val="28"/>
        </w:rPr>
        <w:t>Минбулов</w:t>
      </w:r>
      <w:proofErr w:type="spellEnd"/>
      <w:r w:rsidRPr="00F64B0D">
        <w:rPr>
          <w:sz w:val="28"/>
          <w:szCs w:val="28"/>
        </w:rPr>
        <w:t xml:space="preserve"> В.М.,  «Теория и методика обучения предмету Физическая культура», Москва , 3 издание «Академия», 2006.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2. Решетников Н.В., </w:t>
      </w:r>
      <w:proofErr w:type="spellStart"/>
      <w:r w:rsidRPr="00F64B0D">
        <w:rPr>
          <w:sz w:val="28"/>
          <w:szCs w:val="28"/>
        </w:rPr>
        <w:t>Кислицын</w:t>
      </w:r>
      <w:proofErr w:type="spellEnd"/>
      <w:r w:rsidRPr="00F64B0D">
        <w:rPr>
          <w:sz w:val="28"/>
          <w:szCs w:val="28"/>
        </w:rPr>
        <w:t xml:space="preserve"> Ю.Л., </w:t>
      </w:r>
      <w:proofErr w:type="spellStart"/>
      <w:r w:rsidRPr="00F64B0D">
        <w:rPr>
          <w:sz w:val="28"/>
          <w:szCs w:val="28"/>
        </w:rPr>
        <w:t>Палетневич</w:t>
      </w:r>
      <w:proofErr w:type="spellEnd"/>
      <w:r w:rsidRPr="00F64B0D">
        <w:rPr>
          <w:sz w:val="28"/>
          <w:szCs w:val="28"/>
        </w:rPr>
        <w:t xml:space="preserve"> Р.Л., </w:t>
      </w:r>
      <w:proofErr w:type="spellStart"/>
      <w:r w:rsidRPr="00F64B0D">
        <w:rPr>
          <w:sz w:val="28"/>
          <w:szCs w:val="28"/>
        </w:rPr>
        <w:t>Пагадаев</w:t>
      </w:r>
      <w:proofErr w:type="spellEnd"/>
      <w:r w:rsidRPr="00F64B0D">
        <w:rPr>
          <w:sz w:val="28"/>
          <w:szCs w:val="28"/>
        </w:rPr>
        <w:t xml:space="preserve"> Г.И., «Ф</w:t>
      </w:r>
      <w:r w:rsidRPr="00F64B0D">
        <w:rPr>
          <w:sz w:val="28"/>
          <w:szCs w:val="28"/>
        </w:rPr>
        <w:t>и</w:t>
      </w:r>
      <w:r w:rsidRPr="00F64B0D">
        <w:rPr>
          <w:sz w:val="28"/>
          <w:szCs w:val="28"/>
        </w:rPr>
        <w:t>зическая культура» учебное пособие для студентов средних профессионал</w:t>
      </w:r>
      <w:r w:rsidRPr="00F64B0D">
        <w:rPr>
          <w:sz w:val="28"/>
          <w:szCs w:val="28"/>
        </w:rPr>
        <w:t>ь</w:t>
      </w:r>
      <w:r w:rsidRPr="00F64B0D">
        <w:rPr>
          <w:sz w:val="28"/>
          <w:szCs w:val="28"/>
        </w:rPr>
        <w:t>ных учебных заведений, 7 издание</w:t>
      </w:r>
      <w:proofErr w:type="gramStart"/>
      <w:r w:rsidRPr="00F64B0D">
        <w:rPr>
          <w:sz w:val="28"/>
          <w:szCs w:val="28"/>
        </w:rPr>
        <w:t xml:space="preserve">., </w:t>
      </w:r>
      <w:proofErr w:type="spellStart"/>
      <w:proofErr w:type="gramEnd"/>
      <w:r w:rsidRPr="00F64B0D">
        <w:rPr>
          <w:sz w:val="28"/>
          <w:szCs w:val="28"/>
        </w:rPr>
        <w:t>испр</w:t>
      </w:r>
      <w:proofErr w:type="spellEnd"/>
      <w:r w:rsidRPr="00F64B0D">
        <w:rPr>
          <w:sz w:val="28"/>
          <w:szCs w:val="28"/>
        </w:rPr>
        <w:t>., Москва, «Академия», 2008г.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3. Лях В.И., </w:t>
      </w:r>
      <w:proofErr w:type="spellStart"/>
      <w:r w:rsidRPr="00F64B0D">
        <w:rPr>
          <w:sz w:val="28"/>
          <w:szCs w:val="28"/>
        </w:rPr>
        <w:t>Любомирский</w:t>
      </w:r>
      <w:proofErr w:type="spellEnd"/>
      <w:r w:rsidRPr="00F64B0D">
        <w:rPr>
          <w:sz w:val="28"/>
          <w:szCs w:val="28"/>
        </w:rPr>
        <w:t xml:space="preserve">, </w:t>
      </w:r>
      <w:proofErr w:type="spellStart"/>
      <w:r w:rsidRPr="00F64B0D">
        <w:rPr>
          <w:sz w:val="28"/>
          <w:szCs w:val="28"/>
        </w:rPr>
        <w:t>Л.ЕМейксон</w:t>
      </w:r>
      <w:proofErr w:type="spellEnd"/>
      <w:r w:rsidRPr="00F64B0D">
        <w:rPr>
          <w:sz w:val="28"/>
          <w:szCs w:val="28"/>
        </w:rPr>
        <w:t xml:space="preserve"> Г.Б.,  «Физическая культура» уче</w:t>
      </w:r>
      <w:r w:rsidRPr="00F64B0D">
        <w:rPr>
          <w:sz w:val="28"/>
          <w:szCs w:val="28"/>
        </w:rPr>
        <w:t>б</w:t>
      </w:r>
      <w:r w:rsidRPr="00F64B0D">
        <w:rPr>
          <w:sz w:val="28"/>
          <w:szCs w:val="28"/>
        </w:rPr>
        <w:t xml:space="preserve">ник для уч-ся 10-11 </w:t>
      </w:r>
      <w:proofErr w:type="spellStart"/>
      <w:r w:rsidRPr="00F64B0D">
        <w:rPr>
          <w:sz w:val="28"/>
          <w:szCs w:val="28"/>
        </w:rPr>
        <w:t>кл</w:t>
      </w:r>
      <w:proofErr w:type="spellEnd"/>
      <w:r w:rsidRPr="00F64B0D">
        <w:rPr>
          <w:sz w:val="28"/>
          <w:szCs w:val="28"/>
        </w:rPr>
        <w:t>., Москва «Просвещение» 1998г.</w:t>
      </w:r>
    </w:p>
    <w:p w:rsidR="00E13A41" w:rsidRPr="00F64B0D" w:rsidRDefault="00E13A41" w:rsidP="00E13A41">
      <w:pPr>
        <w:pStyle w:val="11"/>
        <w:numPr>
          <w:ilvl w:val="0"/>
          <w:numId w:val="10"/>
        </w:numPr>
        <w:ind w:left="284" w:hanging="284"/>
        <w:jc w:val="both"/>
        <w:rPr>
          <w:sz w:val="28"/>
          <w:szCs w:val="28"/>
        </w:rPr>
      </w:pPr>
      <w:proofErr w:type="spellStart"/>
      <w:r w:rsidRPr="00F64B0D">
        <w:rPr>
          <w:sz w:val="28"/>
          <w:szCs w:val="28"/>
        </w:rPr>
        <w:t>Сирис</w:t>
      </w:r>
      <w:proofErr w:type="spellEnd"/>
      <w:r w:rsidRPr="00F64B0D">
        <w:rPr>
          <w:sz w:val="28"/>
          <w:szCs w:val="28"/>
        </w:rPr>
        <w:t xml:space="preserve"> П.З., Кабачков В.А. «Профессионально-производственная напра</w:t>
      </w:r>
      <w:r w:rsidRPr="00F64B0D">
        <w:rPr>
          <w:sz w:val="28"/>
          <w:szCs w:val="28"/>
        </w:rPr>
        <w:t>в</w:t>
      </w:r>
      <w:r w:rsidRPr="00F64B0D">
        <w:rPr>
          <w:sz w:val="28"/>
          <w:szCs w:val="28"/>
        </w:rPr>
        <w:t>ленность физического воспитания школьников», Москва «Просвещение» 1998г.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>5. Ж.К.Холодов, В.С.Кузнецов «Теория и методика физического воспитания и спорта»</w:t>
      </w:r>
      <w:proofErr w:type="gramStart"/>
      <w:r w:rsidRPr="00F64B0D">
        <w:rPr>
          <w:sz w:val="28"/>
          <w:szCs w:val="28"/>
        </w:rPr>
        <w:t>,М</w:t>
      </w:r>
      <w:proofErr w:type="gramEnd"/>
      <w:r w:rsidRPr="00F64B0D">
        <w:rPr>
          <w:sz w:val="28"/>
          <w:szCs w:val="28"/>
        </w:rPr>
        <w:t>осква «Академия» 2001г.</w:t>
      </w:r>
    </w:p>
    <w:p w:rsidR="00E13A41" w:rsidRPr="00F64B0D" w:rsidRDefault="00E13A4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E13A41" w:rsidRPr="00F64B0D" w:rsidRDefault="00E13A4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F64B0D">
        <w:rPr>
          <w:i/>
          <w:sz w:val="28"/>
          <w:szCs w:val="28"/>
        </w:rPr>
        <w:t>Интернет источники:</w:t>
      </w:r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hyperlink r:id="rId11" w:history="1">
        <w:r w:rsidR="00E13A41" w:rsidRPr="00F64B0D">
          <w:rPr>
            <w:rStyle w:val="a7"/>
            <w:bCs/>
            <w:sz w:val="28"/>
            <w:szCs w:val="28"/>
            <w:lang w:val="en-US"/>
          </w:rPr>
          <w:t>http</w:t>
        </w:r>
        <w:r w:rsidR="00E13A41" w:rsidRPr="00F64B0D">
          <w:rPr>
            <w:rStyle w:val="a7"/>
            <w:bCs/>
            <w:sz w:val="28"/>
            <w:szCs w:val="28"/>
          </w:rPr>
          <w:t>://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www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koob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ru</w:t>
        </w:r>
      </w:hyperlink>
      <w:r w:rsidR="00E13A41" w:rsidRPr="00F64B0D">
        <w:rPr>
          <w:bCs/>
          <w:sz w:val="28"/>
          <w:szCs w:val="28"/>
        </w:rPr>
        <w:t xml:space="preserve">, </w:t>
      </w:r>
      <w:hyperlink r:id="rId12" w:history="1">
        <w:r w:rsidR="00E13A41" w:rsidRPr="00F64B0D">
          <w:rPr>
            <w:rStyle w:val="a7"/>
            <w:bCs/>
            <w:sz w:val="28"/>
            <w:szCs w:val="28"/>
            <w:lang w:val="en-US"/>
          </w:rPr>
          <w:t>http</w:t>
        </w:r>
        <w:r w:rsidR="00E13A41" w:rsidRPr="00F64B0D">
          <w:rPr>
            <w:rStyle w:val="a7"/>
            <w:bCs/>
            <w:sz w:val="28"/>
            <w:szCs w:val="28"/>
          </w:rPr>
          <w:t>://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www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lib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sportedu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ru</w:t>
        </w:r>
      </w:hyperlink>
      <w:r w:rsidR="00E13A41" w:rsidRPr="00F64B0D">
        <w:rPr>
          <w:bCs/>
          <w:sz w:val="28"/>
          <w:szCs w:val="28"/>
        </w:rPr>
        <w:t xml:space="preserve">  </w:t>
      </w:r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converted-space"/>
          <w:bCs/>
          <w:sz w:val="28"/>
          <w:szCs w:val="28"/>
        </w:rPr>
      </w:pPr>
      <w:hyperlink r:id="rId13" w:history="1">
        <w:r w:rsidR="00E13A41" w:rsidRPr="00F64B0D">
          <w:rPr>
            <w:rStyle w:val="a7"/>
            <w:sz w:val="28"/>
            <w:szCs w:val="28"/>
          </w:rPr>
          <w:t>pedsovet.org</w:t>
        </w:r>
      </w:hyperlink>
      <w:r w:rsidR="00E13A41" w:rsidRPr="00F64B0D">
        <w:rPr>
          <w:rStyle w:val="apple-converted-space"/>
          <w:sz w:val="28"/>
          <w:szCs w:val="28"/>
        </w:rPr>
        <w:t> </w:t>
      </w:r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4" w:history="1">
        <w:r w:rsidR="00E13A41" w:rsidRPr="00F64B0D">
          <w:rPr>
            <w:rStyle w:val="a7"/>
            <w:sz w:val="28"/>
            <w:szCs w:val="28"/>
          </w:rPr>
          <w:t>www.rusedu.info</w:t>
        </w:r>
      </w:hyperlink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converted-space"/>
          <w:sz w:val="28"/>
          <w:szCs w:val="28"/>
        </w:rPr>
      </w:pPr>
      <w:hyperlink r:id="rId15" w:history="1">
        <w:r w:rsidR="00E13A41" w:rsidRPr="00F64B0D">
          <w:rPr>
            <w:rStyle w:val="a7"/>
            <w:sz w:val="28"/>
            <w:szCs w:val="28"/>
          </w:rPr>
          <w:t>www.rusedu.net</w:t>
        </w:r>
      </w:hyperlink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6" w:history="1">
        <w:r w:rsidR="00E13A41" w:rsidRPr="00F64B0D">
          <w:rPr>
            <w:rStyle w:val="a7"/>
            <w:sz w:val="28"/>
            <w:szCs w:val="28"/>
          </w:rPr>
          <w:t>www.rusedu.ru</w:t>
        </w:r>
      </w:hyperlink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7" w:history="1">
        <w:r w:rsidR="00E13A41" w:rsidRPr="00F64B0D">
          <w:rPr>
            <w:rStyle w:val="a7"/>
            <w:sz w:val="28"/>
            <w:szCs w:val="28"/>
          </w:rPr>
          <w:t>www.school.edu.ru</w:t>
        </w:r>
      </w:hyperlink>
    </w:p>
    <w:p w:rsidR="00E13A41" w:rsidRPr="00F64B0D" w:rsidRDefault="001B43D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8" w:history="1">
        <w:r w:rsidR="00E13A41" w:rsidRPr="00F64B0D">
          <w:rPr>
            <w:rStyle w:val="a7"/>
            <w:sz w:val="28"/>
            <w:szCs w:val="28"/>
          </w:rPr>
          <w:t>www.uchportal.ru</w:t>
        </w:r>
      </w:hyperlink>
    </w:p>
    <w:p w:rsidR="00E13A41" w:rsidRPr="00F64B0D" w:rsidRDefault="001B43D1" w:rsidP="00E13A41">
      <w:pPr>
        <w:jc w:val="both"/>
        <w:rPr>
          <w:sz w:val="28"/>
          <w:szCs w:val="28"/>
        </w:rPr>
      </w:pPr>
      <w:hyperlink r:id="rId19" w:history="1">
        <w:r w:rsidR="00E13A41" w:rsidRPr="00F64B0D">
          <w:rPr>
            <w:rStyle w:val="a7"/>
            <w:sz w:val="28"/>
            <w:szCs w:val="28"/>
          </w:rPr>
          <w:t>www.metod-kopilka.ru</w:t>
        </w:r>
      </w:hyperlink>
    </w:p>
    <w:p w:rsidR="00E13A41" w:rsidRDefault="00E13A41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7A2867" w:rsidRDefault="007A2867" w:rsidP="00FC24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практических занятий, тестир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тов, исследований.</w:t>
      </w:r>
    </w:p>
    <w:p w:rsidR="007A2867" w:rsidRDefault="007A2867" w:rsidP="00BC50D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A2867" w:rsidRPr="00A20A8B" w:rsidTr="00284E7C">
        <w:tc>
          <w:tcPr>
            <w:tcW w:w="4608" w:type="dxa"/>
            <w:vAlign w:val="center"/>
          </w:tcPr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 и методы контроля и оценки р</w:t>
            </w:r>
            <w:r w:rsidRPr="00A20A8B">
              <w:rPr>
                <w:b/>
              </w:rPr>
              <w:t>е</w:t>
            </w:r>
            <w:r w:rsidRPr="00A20A8B">
              <w:rPr>
                <w:b/>
              </w:rPr>
              <w:t xml:space="preserve">зультатов обучения </w:t>
            </w:r>
          </w:p>
        </w:tc>
      </w:tr>
      <w:tr w:rsidR="007A2867" w:rsidRPr="00A20A8B" w:rsidTr="00284E7C">
        <w:trPr>
          <w:trHeight w:val="294"/>
        </w:trPr>
        <w:tc>
          <w:tcPr>
            <w:tcW w:w="4608" w:type="dxa"/>
          </w:tcPr>
          <w:p w:rsidR="007A2867" w:rsidRPr="00B777A5" w:rsidRDefault="007A2867" w:rsidP="00284E7C">
            <w:pPr>
              <w:jc w:val="both"/>
              <w:rPr>
                <w:bCs/>
              </w:rPr>
            </w:pPr>
            <w:r>
              <w:rPr>
                <w:bCs/>
                <w:i/>
              </w:rPr>
              <w:t>Освоенные умения:</w:t>
            </w:r>
          </w:p>
        </w:tc>
        <w:tc>
          <w:tcPr>
            <w:tcW w:w="4860" w:type="dxa"/>
          </w:tcPr>
          <w:p w:rsidR="007A2867" w:rsidRPr="00E91FF3" w:rsidRDefault="007A2867" w:rsidP="00284E7C"/>
        </w:tc>
      </w:tr>
      <w:tr w:rsidR="007A2867" w:rsidRPr="00A20A8B" w:rsidTr="00284E7C">
        <w:trPr>
          <w:trHeight w:val="2050"/>
        </w:trPr>
        <w:tc>
          <w:tcPr>
            <w:tcW w:w="4608" w:type="dxa"/>
          </w:tcPr>
          <w:p w:rsidR="007A2867" w:rsidRDefault="007A2867" w:rsidP="008B6F36">
            <w:pPr>
              <w:pStyle w:val="a3"/>
              <w:numPr>
                <w:ilvl w:val="0"/>
                <w:numId w:val="6"/>
              </w:numPr>
              <w:jc w:val="both"/>
              <w:rPr>
                <w:bCs/>
                <w:i/>
              </w:rPr>
            </w:pPr>
            <w:r>
              <w:rPr>
                <w:b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</w:tc>
        <w:tc>
          <w:tcPr>
            <w:tcW w:w="4860" w:type="dxa"/>
          </w:tcPr>
          <w:p w:rsidR="007A2867" w:rsidRDefault="007A2867" w:rsidP="00284E7C">
            <w:pPr>
              <w:rPr>
                <w:bCs/>
                <w:color w:val="FFFFFF"/>
                <w:shd w:val="clear" w:color="auto" w:fill="FFFFFF"/>
              </w:rPr>
            </w:pPr>
            <w:r>
              <w:t>Экспертное наблюдение</w:t>
            </w:r>
            <w:proofErr w:type="gramStart"/>
            <w:r w:rsidRPr="00CF2AAC">
              <w:rPr>
                <w:bCs/>
                <w:color w:val="FFFFFF"/>
                <w:shd w:val="clear" w:color="auto" w:fill="FFFFFF"/>
              </w:rPr>
              <w:t xml:space="preserve"> </w:t>
            </w:r>
            <w:r>
              <w:rPr>
                <w:bCs/>
                <w:color w:val="FFFFFF"/>
                <w:shd w:val="clear" w:color="auto" w:fill="FFFFFF"/>
              </w:rPr>
              <w:t>,</w:t>
            </w:r>
            <w:proofErr w:type="gramEnd"/>
            <w:r>
              <w:rPr>
                <w:bCs/>
                <w:color w:val="FFFFFF"/>
                <w:shd w:val="clear" w:color="auto" w:fill="FFFFFF"/>
              </w:rPr>
              <w:t>,</w:t>
            </w:r>
          </w:p>
          <w:p w:rsidR="007A2867" w:rsidRDefault="007A2867" w:rsidP="00284E7C">
            <w:pPr>
              <w:rPr>
                <w:bCs/>
                <w:color w:val="FFFFFF"/>
              </w:rPr>
            </w:pPr>
            <w:r w:rsidRPr="00CF2AAC">
              <w:rPr>
                <w:bCs/>
                <w:color w:val="FFFFFF"/>
                <w:shd w:val="clear" w:color="auto" w:fill="FFFFFF"/>
              </w:rPr>
              <w:t>зачёт</w:t>
            </w:r>
          </w:p>
          <w:p w:rsidR="007A2867" w:rsidRDefault="007A2867" w:rsidP="008B04B5">
            <w:r>
              <w:t>соответствия технике выполнения упражн</w:t>
            </w:r>
            <w:r>
              <w:t>е</w:t>
            </w:r>
            <w:r>
              <w:t>ний требованиям</w:t>
            </w:r>
          </w:p>
          <w:p w:rsidR="007A2867" w:rsidRDefault="007A2867" w:rsidP="008B04B5"/>
          <w:p w:rsidR="007A2867" w:rsidRPr="008B04B5" w:rsidRDefault="007A2867" w:rsidP="008B04B5">
            <w:r>
              <w:t>контрольные тесты</w:t>
            </w:r>
          </w:p>
        </w:tc>
      </w:tr>
      <w:tr w:rsidR="007A2867" w:rsidRPr="00A20A8B" w:rsidTr="00284E7C">
        <w:trPr>
          <w:trHeight w:val="2471"/>
        </w:trPr>
        <w:tc>
          <w:tcPr>
            <w:tcW w:w="4608" w:type="dxa"/>
          </w:tcPr>
          <w:p w:rsidR="007A2867" w:rsidRDefault="007A2867" w:rsidP="00284E7C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Освоенные знания:</w:t>
            </w:r>
          </w:p>
          <w:p w:rsidR="007A2867" w:rsidRDefault="007A2867" w:rsidP="008B6F36">
            <w:pPr>
              <w:pStyle w:val="a3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 роли физической культуры в общекультурном и социальном развитии человека; </w:t>
            </w:r>
          </w:p>
          <w:p w:rsidR="007A2867" w:rsidRDefault="007A2867" w:rsidP="008B6F36">
            <w:pPr>
              <w:pStyle w:val="a3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Основы здорового образа жизни;</w:t>
            </w:r>
          </w:p>
        </w:tc>
        <w:tc>
          <w:tcPr>
            <w:tcW w:w="4860" w:type="dxa"/>
            <w:shd w:val="clear" w:color="auto" w:fill="FFFFFF"/>
          </w:tcPr>
          <w:p w:rsidR="007A2867" w:rsidRDefault="007A2867" w:rsidP="00284E7C"/>
          <w:p w:rsidR="007A2867" w:rsidRDefault="007A2867" w:rsidP="00284E7C">
            <w:r>
              <w:t>Экспертное наблюдение</w:t>
            </w:r>
          </w:p>
          <w:p w:rsidR="007A2867" w:rsidRDefault="007A2867" w:rsidP="00284E7C"/>
          <w:p w:rsidR="007A2867" w:rsidRPr="00CF2AAC" w:rsidRDefault="007A2867" w:rsidP="00284E7C">
            <w:r>
              <w:t>Компьютерное тестирование</w:t>
            </w:r>
          </w:p>
        </w:tc>
      </w:tr>
    </w:tbl>
    <w:p w:rsidR="007A2867" w:rsidRDefault="007A2867" w:rsidP="00BC50D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Default="007A2867" w:rsidP="00803F76"/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tabs>
          <w:tab w:val="left" w:pos="3057"/>
        </w:tabs>
        <w:ind w:right="72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7A2867" w:rsidRDefault="007A2867" w:rsidP="00803F76"/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Pr="005D3674" w:rsidRDefault="007A2867" w:rsidP="005D3674"/>
    <w:p w:rsidR="007A2867" w:rsidRPr="005D3674" w:rsidRDefault="007A2867" w:rsidP="005D3674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>К</w:t>
      </w:r>
      <w:r w:rsidRPr="00FF7A52">
        <w:rPr>
          <w:rFonts w:ascii="Times New Roman" w:hAnsi="Times New Roman" w:cs="Times New Roman"/>
          <w:i w:val="0"/>
          <w:sz w:val="24"/>
          <w:szCs w:val="24"/>
        </w:rPr>
        <w:t xml:space="preserve">онтрольные нормативы по проверке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овладения студентами  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жизненно ва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ж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ными умениями и навыками</w:t>
      </w:r>
    </w:p>
    <w:p w:rsidR="007A2867" w:rsidRPr="00634650" w:rsidRDefault="007A2867" w:rsidP="00803F76">
      <w:pPr>
        <w:jc w:val="center"/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438"/>
        <w:gridCol w:w="3234"/>
        <w:gridCol w:w="636"/>
        <w:gridCol w:w="636"/>
        <w:gridCol w:w="636"/>
        <w:gridCol w:w="636"/>
        <w:gridCol w:w="636"/>
        <w:gridCol w:w="522"/>
        <w:gridCol w:w="522"/>
        <w:gridCol w:w="522"/>
        <w:gridCol w:w="522"/>
        <w:gridCol w:w="522"/>
      </w:tblGrid>
      <w:tr w:rsidR="007A2867" w:rsidTr="008348F4">
        <w:tc>
          <w:tcPr>
            <w:tcW w:w="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54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7A2867" w:rsidRDefault="007A2867" w:rsidP="008348F4">
            <w:pPr>
              <w:ind w:left="-108" w:right="-54"/>
              <w:jc w:val="center"/>
              <w:rPr>
                <w:color w:val="292420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35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Наименование упражнений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Девушки</w:t>
            </w:r>
          </w:p>
        </w:tc>
        <w:tc>
          <w:tcPr>
            <w:tcW w:w="2610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Юноши</w:t>
            </w:r>
          </w:p>
        </w:tc>
      </w:tr>
      <w:tr w:rsidR="007A2867" w:rsidTr="008348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5790" w:type="dxa"/>
            <w:gridSpan w:val="10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Оценка в баллах</w:t>
            </w:r>
          </w:p>
        </w:tc>
      </w:tr>
      <w:tr w:rsidR="007A2867" w:rsidTr="008348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A2867" w:rsidTr="008348F4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292420"/>
                </w:rPr>
                <w:t>30 м</w:t>
              </w:r>
            </w:smartTag>
            <w:r>
              <w:rPr>
                <w:color w:val="292420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color w:val="292420"/>
                </w:rPr>
                <w:t>60 м</w:t>
              </w:r>
            </w:smartTag>
            <w:r>
              <w:rPr>
                <w:color w:val="292420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3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3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color w:val="292420"/>
                  <w:sz w:val="22"/>
                  <w:szCs w:val="22"/>
                </w:rPr>
                <w:t>100 м</w:t>
              </w:r>
            </w:smartTag>
            <w:r>
              <w:rPr>
                <w:color w:val="292420"/>
                <w:sz w:val="22"/>
                <w:szCs w:val="22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15.7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16.0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17.0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17.9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18.9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13.2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14.6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color w:val="292420"/>
                  <w:sz w:val="22"/>
                  <w:szCs w:val="22"/>
                </w:rPr>
                <w:t>500 м</w:t>
              </w:r>
            </w:smartTag>
            <w:r>
              <w:rPr>
                <w:color w:val="292420"/>
                <w:sz w:val="22"/>
                <w:szCs w:val="22"/>
              </w:rPr>
              <w:t xml:space="preserve"> </w:t>
            </w:r>
            <w:r w:rsidRPr="003A5003">
              <w:t>(мин., сек.)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1,50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2,00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2,10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ind w:right="-108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292420"/>
                </w:rPr>
                <w:t>1000 м</w:t>
              </w:r>
            </w:smartTag>
            <w:r>
              <w:rPr>
                <w:color w:val="292420"/>
              </w:rPr>
              <w:t xml:space="preserve"> (мин</w:t>
            </w:r>
            <w:proofErr w:type="gramStart"/>
            <w:r>
              <w:rPr>
                <w:color w:val="292420"/>
              </w:rPr>
              <w:t>.с</w:t>
            </w:r>
            <w:proofErr w:type="gramEnd"/>
            <w:r>
              <w:rPr>
                <w:color w:val="292420"/>
              </w:rPr>
              <w:t>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5.02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>
                <w:rPr>
                  <w:color w:val="000000"/>
                  <w:sz w:val="22"/>
                  <w:szCs w:val="22"/>
                </w:rPr>
                <w:t>2000 м</w:t>
              </w:r>
            </w:smartTag>
            <w:r>
              <w:rPr>
                <w:color w:val="000000"/>
                <w:sz w:val="22"/>
                <w:szCs w:val="22"/>
              </w:rPr>
              <w:t xml:space="preserve"> (дев.)/3000 м (юн.)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11.50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12.30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13.15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15.20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Челночный бег 10×10 м (мин</w:t>
            </w:r>
            <w:proofErr w:type="gramStart"/>
            <w:r>
              <w:rPr>
                <w:color w:val="292420"/>
              </w:rPr>
              <w:t>.с</w:t>
            </w:r>
            <w:proofErr w:type="gramEnd"/>
            <w:r>
              <w:rPr>
                <w:color w:val="292420"/>
              </w:rPr>
              <w:t>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29.0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31.0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32.0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33.0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25.0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27.0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28.5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30.0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31.5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Прыжок в длину с места (</w:t>
            </w:r>
            <w:proofErr w:type="gramStart"/>
            <w:r>
              <w:rPr>
                <w:color w:val="292420"/>
                <w:sz w:val="22"/>
                <w:szCs w:val="22"/>
              </w:rPr>
              <w:t>см</w:t>
            </w:r>
            <w:proofErr w:type="gramEnd"/>
            <w:r>
              <w:rPr>
                <w:color w:val="292420"/>
                <w:sz w:val="22"/>
                <w:szCs w:val="22"/>
              </w:rPr>
              <w:t>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Прыжки со скакалкой за 1 мин (кол</w:t>
            </w:r>
            <w:proofErr w:type="gramStart"/>
            <w:r>
              <w:rPr>
                <w:color w:val="292420"/>
              </w:rPr>
              <w:t>.</w:t>
            </w:r>
            <w:proofErr w:type="gramEnd"/>
            <w:r>
              <w:rPr>
                <w:color w:val="292420"/>
              </w:rPr>
              <w:t xml:space="preserve"> </w:t>
            </w:r>
            <w:proofErr w:type="gramStart"/>
            <w:r>
              <w:rPr>
                <w:color w:val="292420"/>
              </w:rPr>
              <w:t>р</w:t>
            </w:r>
            <w:proofErr w:type="gramEnd"/>
            <w:r>
              <w:rPr>
                <w:color w:val="292420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Подтягивания в висе (юн)/ пр</w:t>
            </w:r>
            <w:r>
              <w:rPr>
                <w:color w:val="292420"/>
                <w:sz w:val="22"/>
                <w:szCs w:val="22"/>
              </w:rPr>
              <w:t>и</w:t>
            </w:r>
            <w:r>
              <w:rPr>
                <w:color w:val="292420"/>
                <w:sz w:val="22"/>
                <w:szCs w:val="22"/>
              </w:rPr>
              <w:t>седания на одной ноге (дев) (кол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р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аз)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Поднимание (сед) и опускание туловища из пол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л</w:t>
            </w:r>
            <w:proofErr w:type="gramEnd"/>
            <w:r>
              <w:rPr>
                <w:color w:val="292420"/>
                <w:sz w:val="22"/>
                <w:szCs w:val="22"/>
              </w:rPr>
              <w:t>ёжа на спине (кол. раз)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</w:rPr>
              <w:t>Силой переворот в упор на перекладине (кол</w:t>
            </w:r>
            <w:proofErr w:type="gramStart"/>
            <w:r>
              <w:rPr>
                <w:color w:val="292420"/>
              </w:rPr>
              <w:t>.</w:t>
            </w:r>
            <w:proofErr w:type="gramEnd"/>
            <w:r>
              <w:rPr>
                <w:color w:val="292420"/>
              </w:rPr>
              <w:t xml:space="preserve"> </w:t>
            </w:r>
            <w:proofErr w:type="gramStart"/>
            <w:r>
              <w:rPr>
                <w:color w:val="292420"/>
              </w:rPr>
              <w:t>р</w:t>
            </w:r>
            <w:proofErr w:type="gramEnd"/>
            <w:r>
              <w:rPr>
                <w:color w:val="292420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Поднимание ног до касания п</w:t>
            </w:r>
            <w:r>
              <w:rPr>
                <w:color w:val="292420"/>
                <w:sz w:val="22"/>
                <w:szCs w:val="22"/>
              </w:rPr>
              <w:t>е</w:t>
            </w:r>
            <w:r>
              <w:rPr>
                <w:color w:val="292420"/>
                <w:sz w:val="22"/>
                <w:szCs w:val="22"/>
              </w:rPr>
              <w:t>рекладины (в висе) (кол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р</w:t>
            </w:r>
            <w:proofErr w:type="gramEnd"/>
            <w:r>
              <w:rPr>
                <w:color w:val="292420"/>
                <w:sz w:val="22"/>
                <w:szCs w:val="22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r w:rsidRPr="006917FB">
              <w:t>Наклоны туловища вперед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pPr>
              <w:jc w:val="center"/>
              <w:rPr>
                <w:color w:val="000000"/>
              </w:rPr>
            </w:pPr>
            <w:r>
              <w:t>25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Отжимания - сгибание и ра</w:t>
            </w:r>
            <w:r>
              <w:rPr>
                <w:color w:val="292420"/>
              </w:rPr>
              <w:t>з</w:t>
            </w:r>
            <w:r>
              <w:rPr>
                <w:color w:val="292420"/>
              </w:rPr>
              <w:t>гибание рук в упоре лёжа на полу (кол-во раз)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sectPr w:rsidR="007A2867" w:rsidRPr="00525DDA" w:rsidSect="00803F7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63F" w:rsidRDefault="00BD163F" w:rsidP="002A4C81">
      <w:r>
        <w:separator/>
      </w:r>
    </w:p>
  </w:endnote>
  <w:endnote w:type="continuationSeparator" w:id="0">
    <w:p w:rsidR="00BD163F" w:rsidRDefault="00BD163F" w:rsidP="002A4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328" w:rsidRDefault="00A23328" w:rsidP="007653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23328" w:rsidRDefault="00A23328" w:rsidP="00765326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328" w:rsidRDefault="00A23328" w:rsidP="007653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128AA">
      <w:rPr>
        <w:rStyle w:val="af0"/>
        <w:noProof/>
      </w:rPr>
      <w:t>2</w:t>
    </w:r>
    <w:r>
      <w:rPr>
        <w:rStyle w:val="af0"/>
      </w:rPr>
      <w:fldChar w:fldCharType="end"/>
    </w:r>
  </w:p>
  <w:p w:rsidR="00A23328" w:rsidRDefault="00A23328" w:rsidP="00765326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63F" w:rsidRDefault="00BD163F" w:rsidP="002A4C81">
      <w:r>
        <w:separator/>
      </w:r>
    </w:p>
  </w:footnote>
  <w:footnote w:type="continuationSeparator" w:id="0">
    <w:p w:rsidR="00BD163F" w:rsidRDefault="00BD163F" w:rsidP="002A4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F13"/>
    <w:multiLevelType w:val="hybridMultilevel"/>
    <w:tmpl w:val="1B22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C15831"/>
    <w:multiLevelType w:val="hybridMultilevel"/>
    <w:tmpl w:val="2A6C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D765BB"/>
    <w:multiLevelType w:val="hybridMultilevel"/>
    <w:tmpl w:val="52FA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F1562A"/>
    <w:multiLevelType w:val="hybridMultilevel"/>
    <w:tmpl w:val="2C3ED2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7D7CA1"/>
    <w:multiLevelType w:val="singleLevel"/>
    <w:tmpl w:val="E272EB38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F977C4A"/>
    <w:multiLevelType w:val="hybridMultilevel"/>
    <w:tmpl w:val="70F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64FB0"/>
    <w:multiLevelType w:val="hybridMultilevel"/>
    <w:tmpl w:val="5AF2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A3696C"/>
    <w:multiLevelType w:val="hybridMultilevel"/>
    <w:tmpl w:val="933CD686"/>
    <w:lvl w:ilvl="0" w:tplc="5EDA2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85F0E"/>
    <w:multiLevelType w:val="hybridMultilevel"/>
    <w:tmpl w:val="DA00C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DF065F"/>
    <w:multiLevelType w:val="hybridMultilevel"/>
    <w:tmpl w:val="C3CAC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06A09"/>
    <w:multiLevelType w:val="hybridMultilevel"/>
    <w:tmpl w:val="95487586"/>
    <w:lvl w:ilvl="0" w:tplc="09A2D5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>
    <w:nsid w:val="76AA26A5"/>
    <w:multiLevelType w:val="hybridMultilevel"/>
    <w:tmpl w:val="EED86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FB46407"/>
    <w:multiLevelType w:val="hybridMultilevel"/>
    <w:tmpl w:val="B3DCA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4B5"/>
    <w:rsid w:val="000023CD"/>
    <w:rsid w:val="00003D57"/>
    <w:rsid w:val="000128AA"/>
    <w:rsid w:val="0004216C"/>
    <w:rsid w:val="00046DEA"/>
    <w:rsid w:val="00060A68"/>
    <w:rsid w:val="00064584"/>
    <w:rsid w:val="00070B62"/>
    <w:rsid w:val="000C6493"/>
    <w:rsid w:val="000D7B38"/>
    <w:rsid w:val="001063A5"/>
    <w:rsid w:val="00132D20"/>
    <w:rsid w:val="00137F8F"/>
    <w:rsid w:val="00142758"/>
    <w:rsid w:val="00156D35"/>
    <w:rsid w:val="001601A4"/>
    <w:rsid w:val="0017098F"/>
    <w:rsid w:val="00193069"/>
    <w:rsid w:val="001B43D1"/>
    <w:rsid w:val="001D1B7F"/>
    <w:rsid w:val="001E498C"/>
    <w:rsid w:val="001E74C5"/>
    <w:rsid w:val="002172B5"/>
    <w:rsid w:val="002176E0"/>
    <w:rsid w:val="00225C56"/>
    <w:rsid w:val="00235754"/>
    <w:rsid w:val="002359E0"/>
    <w:rsid w:val="0024611E"/>
    <w:rsid w:val="00252403"/>
    <w:rsid w:val="0027507E"/>
    <w:rsid w:val="00284E7C"/>
    <w:rsid w:val="0029647F"/>
    <w:rsid w:val="002970AD"/>
    <w:rsid w:val="002A1D77"/>
    <w:rsid w:val="002A4C81"/>
    <w:rsid w:val="002C1052"/>
    <w:rsid w:val="002D3EE6"/>
    <w:rsid w:val="002E2895"/>
    <w:rsid w:val="00302DB7"/>
    <w:rsid w:val="00304209"/>
    <w:rsid w:val="00317930"/>
    <w:rsid w:val="00325F5E"/>
    <w:rsid w:val="00350350"/>
    <w:rsid w:val="00351AB8"/>
    <w:rsid w:val="00356A35"/>
    <w:rsid w:val="003731B4"/>
    <w:rsid w:val="0039475A"/>
    <w:rsid w:val="003A5003"/>
    <w:rsid w:val="003B19F0"/>
    <w:rsid w:val="003B77C0"/>
    <w:rsid w:val="003E0630"/>
    <w:rsid w:val="003F1C9A"/>
    <w:rsid w:val="00403C3E"/>
    <w:rsid w:val="00414C99"/>
    <w:rsid w:val="004303F1"/>
    <w:rsid w:val="004326C2"/>
    <w:rsid w:val="0044113B"/>
    <w:rsid w:val="00442A7A"/>
    <w:rsid w:val="0046457E"/>
    <w:rsid w:val="00475F98"/>
    <w:rsid w:val="004853DA"/>
    <w:rsid w:val="004A723D"/>
    <w:rsid w:val="004B1857"/>
    <w:rsid w:val="004D3D29"/>
    <w:rsid w:val="004D75F2"/>
    <w:rsid w:val="004E1545"/>
    <w:rsid w:val="004E4067"/>
    <w:rsid w:val="004E5C66"/>
    <w:rsid w:val="004F4986"/>
    <w:rsid w:val="0052257D"/>
    <w:rsid w:val="0052282D"/>
    <w:rsid w:val="00525DDA"/>
    <w:rsid w:val="0052734E"/>
    <w:rsid w:val="00546BDD"/>
    <w:rsid w:val="005500A7"/>
    <w:rsid w:val="00556E64"/>
    <w:rsid w:val="00567C68"/>
    <w:rsid w:val="005A3008"/>
    <w:rsid w:val="005B1FC0"/>
    <w:rsid w:val="005C3195"/>
    <w:rsid w:val="005D1966"/>
    <w:rsid w:val="005D3674"/>
    <w:rsid w:val="005D4F6C"/>
    <w:rsid w:val="005E52C8"/>
    <w:rsid w:val="005F5C6A"/>
    <w:rsid w:val="006004F2"/>
    <w:rsid w:val="00612D01"/>
    <w:rsid w:val="00614D6D"/>
    <w:rsid w:val="00626E7C"/>
    <w:rsid w:val="006335EB"/>
    <w:rsid w:val="00634650"/>
    <w:rsid w:val="006437C2"/>
    <w:rsid w:val="006560A5"/>
    <w:rsid w:val="006571CC"/>
    <w:rsid w:val="00657FC9"/>
    <w:rsid w:val="006830B6"/>
    <w:rsid w:val="00683740"/>
    <w:rsid w:val="006917FB"/>
    <w:rsid w:val="006946B0"/>
    <w:rsid w:val="006A0AEB"/>
    <w:rsid w:val="006A1B32"/>
    <w:rsid w:val="006B0A4E"/>
    <w:rsid w:val="006C1EE4"/>
    <w:rsid w:val="006D4B43"/>
    <w:rsid w:val="006E0BB0"/>
    <w:rsid w:val="00705337"/>
    <w:rsid w:val="007106C8"/>
    <w:rsid w:val="00714C09"/>
    <w:rsid w:val="00717471"/>
    <w:rsid w:val="00717F68"/>
    <w:rsid w:val="0072126F"/>
    <w:rsid w:val="00725DCF"/>
    <w:rsid w:val="00745659"/>
    <w:rsid w:val="00747456"/>
    <w:rsid w:val="00755818"/>
    <w:rsid w:val="007577EA"/>
    <w:rsid w:val="00765326"/>
    <w:rsid w:val="00773936"/>
    <w:rsid w:val="007806EC"/>
    <w:rsid w:val="007A2867"/>
    <w:rsid w:val="007C46EF"/>
    <w:rsid w:val="007E1D8D"/>
    <w:rsid w:val="007E369F"/>
    <w:rsid w:val="007F6745"/>
    <w:rsid w:val="008001EE"/>
    <w:rsid w:val="00803F76"/>
    <w:rsid w:val="0083113E"/>
    <w:rsid w:val="00833766"/>
    <w:rsid w:val="0083474E"/>
    <w:rsid w:val="008348F4"/>
    <w:rsid w:val="00836EB6"/>
    <w:rsid w:val="00863E2E"/>
    <w:rsid w:val="0087679D"/>
    <w:rsid w:val="0088620F"/>
    <w:rsid w:val="008958C1"/>
    <w:rsid w:val="008B04B5"/>
    <w:rsid w:val="008B6F36"/>
    <w:rsid w:val="008C5863"/>
    <w:rsid w:val="008C766D"/>
    <w:rsid w:val="008D7E65"/>
    <w:rsid w:val="008E2C9A"/>
    <w:rsid w:val="00906303"/>
    <w:rsid w:val="00913227"/>
    <w:rsid w:val="00924D0C"/>
    <w:rsid w:val="00925C23"/>
    <w:rsid w:val="00932762"/>
    <w:rsid w:val="00934BAE"/>
    <w:rsid w:val="009524B7"/>
    <w:rsid w:val="009547BB"/>
    <w:rsid w:val="009640FE"/>
    <w:rsid w:val="00974DE0"/>
    <w:rsid w:val="009804BE"/>
    <w:rsid w:val="00985E87"/>
    <w:rsid w:val="00987C0B"/>
    <w:rsid w:val="009A42F6"/>
    <w:rsid w:val="009C58E8"/>
    <w:rsid w:val="009E4269"/>
    <w:rsid w:val="009E4DF7"/>
    <w:rsid w:val="009E519D"/>
    <w:rsid w:val="009F2FAF"/>
    <w:rsid w:val="00A13AD8"/>
    <w:rsid w:val="00A20A8B"/>
    <w:rsid w:val="00A23328"/>
    <w:rsid w:val="00A254D2"/>
    <w:rsid w:val="00A34A69"/>
    <w:rsid w:val="00A52145"/>
    <w:rsid w:val="00A6676B"/>
    <w:rsid w:val="00A71790"/>
    <w:rsid w:val="00A72AEA"/>
    <w:rsid w:val="00AA5010"/>
    <w:rsid w:val="00AB4D1D"/>
    <w:rsid w:val="00AB5CD1"/>
    <w:rsid w:val="00AB6C50"/>
    <w:rsid w:val="00AC6A12"/>
    <w:rsid w:val="00AF005C"/>
    <w:rsid w:val="00AF3141"/>
    <w:rsid w:val="00B02554"/>
    <w:rsid w:val="00B07D9B"/>
    <w:rsid w:val="00B25E9A"/>
    <w:rsid w:val="00B3729B"/>
    <w:rsid w:val="00B44AD5"/>
    <w:rsid w:val="00B63EB4"/>
    <w:rsid w:val="00B65375"/>
    <w:rsid w:val="00B760F7"/>
    <w:rsid w:val="00B777A5"/>
    <w:rsid w:val="00B87CA0"/>
    <w:rsid w:val="00B91917"/>
    <w:rsid w:val="00BA6162"/>
    <w:rsid w:val="00BB022F"/>
    <w:rsid w:val="00BC50DA"/>
    <w:rsid w:val="00BD163F"/>
    <w:rsid w:val="00BD1931"/>
    <w:rsid w:val="00BD5528"/>
    <w:rsid w:val="00BE0AFD"/>
    <w:rsid w:val="00BE3C63"/>
    <w:rsid w:val="00BE776C"/>
    <w:rsid w:val="00BF1E37"/>
    <w:rsid w:val="00C15B22"/>
    <w:rsid w:val="00C2169D"/>
    <w:rsid w:val="00C22B2B"/>
    <w:rsid w:val="00C2579F"/>
    <w:rsid w:val="00C44BF0"/>
    <w:rsid w:val="00C56FFF"/>
    <w:rsid w:val="00C646B2"/>
    <w:rsid w:val="00C743CC"/>
    <w:rsid w:val="00C765E1"/>
    <w:rsid w:val="00C809BC"/>
    <w:rsid w:val="00C841E3"/>
    <w:rsid w:val="00CA6AFC"/>
    <w:rsid w:val="00CB4059"/>
    <w:rsid w:val="00CB64AA"/>
    <w:rsid w:val="00CD0692"/>
    <w:rsid w:val="00CD06A4"/>
    <w:rsid w:val="00CD2A88"/>
    <w:rsid w:val="00CD4465"/>
    <w:rsid w:val="00CE52B0"/>
    <w:rsid w:val="00CE53DE"/>
    <w:rsid w:val="00CE5DB4"/>
    <w:rsid w:val="00CF2AAC"/>
    <w:rsid w:val="00D010CC"/>
    <w:rsid w:val="00D01A0D"/>
    <w:rsid w:val="00D049FF"/>
    <w:rsid w:val="00D16078"/>
    <w:rsid w:val="00D35D6D"/>
    <w:rsid w:val="00D53C87"/>
    <w:rsid w:val="00D55618"/>
    <w:rsid w:val="00D71A21"/>
    <w:rsid w:val="00D77A8F"/>
    <w:rsid w:val="00D850D3"/>
    <w:rsid w:val="00D96C77"/>
    <w:rsid w:val="00DB1FA1"/>
    <w:rsid w:val="00DB602C"/>
    <w:rsid w:val="00DC4258"/>
    <w:rsid w:val="00DC5C2C"/>
    <w:rsid w:val="00E00CFE"/>
    <w:rsid w:val="00E02574"/>
    <w:rsid w:val="00E11954"/>
    <w:rsid w:val="00E13A41"/>
    <w:rsid w:val="00E16C41"/>
    <w:rsid w:val="00E36DA5"/>
    <w:rsid w:val="00E370E6"/>
    <w:rsid w:val="00E37B21"/>
    <w:rsid w:val="00E43AA9"/>
    <w:rsid w:val="00E65D9E"/>
    <w:rsid w:val="00E6742E"/>
    <w:rsid w:val="00E77440"/>
    <w:rsid w:val="00E91FF3"/>
    <w:rsid w:val="00EA5A0E"/>
    <w:rsid w:val="00EB2071"/>
    <w:rsid w:val="00EC46CF"/>
    <w:rsid w:val="00ED7B5A"/>
    <w:rsid w:val="00EE23DE"/>
    <w:rsid w:val="00EE3A75"/>
    <w:rsid w:val="00EE7912"/>
    <w:rsid w:val="00F13AF9"/>
    <w:rsid w:val="00F274B8"/>
    <w:rsid w:val="00F344DD"/>
    <w:rsid w:val="00F47522"/>
    <w:rsid w:val="00F640BE"/>
    <w:rsid w:val="00F6614D"/>
    <w:rsid w:val="00F66AE4"/>
    <w:rsid w:val="00F7164F"/>
    <w:rsid w:val="00F74B48"/>
    <w:rsid w:val="00F83B91"/>
    <w:rsid w:val="00F9077E"/>
    <w:rsid w:val="00FA441B"/>
    <w:rsid w:val="00FC24BF"/>
    <w:rsid w:val="00FD512D"/>
    <w:rsid w:val="00FE4255"/>
    <w:rsid w:val="00FE46BD"/>
    <w:rsid w:val="00FE5EC2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035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803F7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E4D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035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25C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E4DF7"/>
    <w:rPr>
      <w:rFonts w:ascii="Arial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35035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5035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F5C6A"/>
    <w:pPr>
      <w:ind w:left="720"/>
      <w:contextualSpacing/>
    </w:pPr>
  </w:style>
  <w:style w:type="table" w:styleId="a4">
    <w:name w:val="Table Grid"/>
    <w:basedOn w:val="a1"/>
    <w:uiPriority w:val="99"/>
    <w:rsid w:val="001601A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rsid w:val="000645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64584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2E2895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rsid w:val="000D7B38"/>
    <w:rPr>
      <w:rFonts w:cs="Times New Roman"/>
    </w:rPr>
  </w:style>
  <w:style w:type="character" w:customStyle="1" w:styleId="apple-converted-space">
    <w:name w:val="apple-converted-space"/>
    <w:basedOn w:val="a0"/>
    <w:rsid w:val="000D7B38"/>
    <w:rPr>
      <w:rFonts w:cs="Times New Roman"/>
    </w:rPr>
  </w:style>
  <w:style w:type="character" w:styleId="a8">
    <w:name w:val="FollowedHyperlink"/>
    <w:basedOn w:val="a0"/>
    <w:uiPriority w:val="99"/>
    <w:rsid w:val="00525DDA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525DDA"/>
    <w:pPr>
      <w:spacing w:before="100" w:beforeAutospacing="1" w:after="100" w:afterAutospacing="1"/>
    </w:pPr>
  </w:style>
  <w:style w:type="character" w:styleId="aa">
    <w:name w:val="Strong"/>
    <w:basedOn w:val="a0"/>
    <w:uiPriority w:val="99"/>
    <w:qFormat/>
    <w:rsid w:val="00525DDA"/>
    <w:rPr>
      <w:rFonts w:cs="Times New Roman"/>
      <w:b/>
    </w:rPr>
  </w:style>
  <w:style w:type="character" w:styleId="ab">
    <w:name w:val="Emphasis"/>
    <w:basedOn w:val="a0"/>
    <w:uiPriority w:val="99"/>
    <w:qFormat/>
    <w:rsid w:val="00525DDA"/>
    <w:rPr>
      <w:rFonts w:cs="Times New Roman"/>
      <w:i/>
    </w:rPr>
  </w:style>
  <w:style w:type="paragraph" w:styleId="ac">
    <w:name w:val="header"/>
    <w:basedOn w:val="a"/>
    <w:link w:val="ad"/>
    <w:uiPriority w:val="99"/>
    <w:semiHidden/>
    <w:rsid w:val="002A4C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2A4C8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2A4C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2A4C81"/>
    <w:rPr>
      <w:rFonts w:ascii="Times New Roman" w:hAnsi="Times New Roman" w:cs="Times New Roman"/>
      <w:sz w:val="24"/>
      <w:szCs w:val="24"/>
    </w:rPr>
  </w:style>
  <w:style w:type="character" w:styleId="af0">
    <w:name w:val="page number"/>
    <w:basedOn w:val="a0"/>
    <w:uiPriority w:val="99"/>
    <w:rsid w:val="00765326"/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475F9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75F98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E13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2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uchportal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lib.sportedu.ru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o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edu.net/" TargetMode="External"/><Relationship Id="rId10" Type="http://schemas.openxmlformats.org/officeDocument/2006/relationships/hyperlink" Target="http://&#1085;&#1101;&#1073;.&#1088;&#1092;/" TargetMode="External"/><Relationship Id="rId19" Type="http://schemas.openxmlformats.org/officeDocument/2006/relationships/hyperlink" Target="http://www.metod-kopilka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rusedu.info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60;&#1080;&#1057;\&#1090;&#1077;&#1093;&#1085;&#1080;&#1082;&#1091;&#1084;\&#1087;&#1088;&#1086;&#1075;&#1088;&#1072;&#1084;&#1084;&#1072;\&#1088;&#1072;&#1073;&#1086;&#1095;&#1072;&#1103;%20&#1087;&#1088;&#1086;&#1075;&#1088;&#1072;&#1084;&#1084;&#1072;-&#1060;&#1080;&#1079;-&#1088;&#1072;%20.&#1058;&#1077;&#1093;&#1085;.%202-4%20&#1082;&#1091;&#1088;&#1089;&#1086;&#107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программа-Физ-ра .Техн. 2-4 курсов</Template>
  <TotalTime>169</TotalTime>
  <Pages>15</Pages>
  <Words>3851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ДимАня</dc:creator>
  <cp:lastModifiedBy>Шалавина</cp:lastModifiedBy>
  <cp:revision>26</cp:revision>
  <cp:lastPrinted>2018-09-14T11:09:00Z</cp:lastPrinted>
  <dcterms:created xsi:type="dcterms:W3CDTF">2017-12-05T08:58:00Z</dcterms:created>
  <dcterms:modified xsi:type="dcterms:W3CDTF">2020-02-04T12:13:00Z</dcterms:modified>
</cp:coreProperties>
</file>